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09C437" w14:textId="33C2127A" w:rsidR="004D01AD" w:rsidRPr="0055408B" w:rsidRDefault="00C46AA2" w:rsidP="00756D21">
      <w:pPr>
        <w:rPr>
          <w:b/>
          <w:bCs/>
        </w:rPr>
      </w:pPr>
      <w:r w:rsidRPr="0055408B">
        <w:rPr>
          <w:b/>
          <w:bCs/>
        </w:rPr>
        <w:t xml:space="preserve">This folder contains the files accompanying </w:t>
      </w:r>
      <w:r w:rsidRPr="001E01CA">
        <w:rPr>
          <w:b/>
          <w:bCs/>
          <w:i/>
          <w:iCs/>
        </w:rPr>
        <w:t>Chapter 1</w:t>
      </w:r>
      <w:r w:rsidR="00756D21" w:rsidRPr="001E01CA">
        <w:rPr>
          <w:b/>
          <w:bCs/>
          <w:i/>
          <w:iCs/>
        </w:rPr>
        <w:t>2</w:t>
      </w:r>
      <w:r w:rsidRPr="0055408B">
        <w:rPr>
          <w:b/>
          <w:bCs/>
        </w:rPr>
        <w:t xml:space="preserve"> of Righting Software.</w:t>
      </w:r>
    </w:p>
    <w:p w14:paraId="258209FF" w14:textId="5F03822B" w:rsidR="00C46AA2" w:rsidRDefault="00756D21" w:rsidP="0011100D">
      <w:r>
        <w:t xml:space="preserve">The files correspond to the risk calculations </w:t>
      </w:r>
      <w:r w:rsidR="00506C89">
        <w:t xml:space="preserve">complexity calculations </w:t>
      </w:r>
      <w:r w:rsidR="00C46AA2">
        <w:t>described in the chapter</w:t>
      </w:r>
      <w:r w:rsidR="0055408B">
        <w:t>. The files demonstrate</w:t>
      </w:r>
      <w:r w:rsidR="004D01AD">
        <w:t xml:space="preserve"> how to produce the numbers </w:t>
      </w:r>
      <w:r w:rsidR="0055408B">
        <w:t xml:space="preserve">the </w:t>
      </w:r>
      <w:r>
        <w:t>chapter</w:t>
      </w:r>
      <w:r w:rsidR="0055408B">
        <w:t xml:space="preserve"> refer</w:t>
      </w:r>
      <w:r>
        <w:t>s</w:t>
      </w:r>
      <w:r w:rsidR="0055408B">
        <w:t xml:space="preserve"> to.</w:t>
      </w:r>
      <w:r>
        <w:t xml:space="preserve"> </w:t>
      </w:r>
      <w:r w:rsidR="00A64B77">
        <w:t>You can use these files as templates</w:t>
      </w:r>
      <w:bookmarkStart w:id="0" w:name="_GoBack"/>
      <w:bookmarkEnd w:id="0"/>
      <w:r w:rsidR="00A64B77">
        <w:t xml:space="preserve"> for your project, and whenever possible the files are parameterized. </w:t>
      </w:r>
    </w:p>
    <w:p w14:paraId="197BB0A5" w14:textId="3FCFB30F" w:rsidR="004D01AD" w:rsidRDefault="004D01AD" w:rsidP="002A1865">
      <w:r>
        <w:t xml:space="preserve">The </w:t>
      </w:r>
      <w:r w:rsidR="00ED6235">
        <w:t>files</w:t>
      </w:r>
      <w:r w:rsidR="002A1865">
        <w:t xml:space="preserve"> are:</w:t>
      </w:r>
    </w:p>
    <w:p w14:paraId="26029EC8" w14:textId="501BED32" w:rsidR="00952081" w:rsidRDefault="00952081" w:rsidP="001968ED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>
        <w:rPr>
          <w:b/>
          <w:bCs/>
          <w:snapToGrid w:val="0"/>
          <w:color w:val="000080"/>
        </w:rPr>
        <w:t>Risk Crossover</w:t>
      </w:r>
      <w:r w:rsidR="005D070C" w:rsidRPr="005D070C">
        <w:rPr>
          <w:b/>
          <w:bCs/>
          <w:snapToGrid w:val="0"/>
          <w:color w:val="000080"/>
        </w:rPr>
        <w:t>.xlsx</w:t>
      </w:r>
      <w:r w:rsidR="00B261FD">
        <w:rPr>
          <w:snapToGrid w:val="0"/>
          <w:color w:val="000080"/>
        </w:rPr>
        <w:t xml:space="preserve"> </w:t>
      </w:r>
      <w:r w:rsidR="001968ED">
        <w:rPr>
          <w:snapToGrid w:val="0"/>
          <w:color w:val="000080"/>
        </w:rPr>
        <w:t>–</w:t>
      </w:r>
      <w:r>
        <w:rPr>
          <w:snapToGrid w:val="0"/>
          <w:color w:val="000080"/>
        </w:rPr>
        <w:t xml:space="preserve"> </w:t>
      </w:r>
      <w:r w:rsidR="001968ED">
        <w:rPr>
          <w:snapToGrid w:val="0"/>
          <w:color w:val="000080"/>
        </w:rPr>
        <w:t>Page 310-312, a</w:t>
      </w:r>
      <w:r w:rsidRPr="00756D21">
        <w:rPr>
          <w:snapToGrid w:val="0"/>
          <w:color w:val="000080"/>
        </w:rPr>
        <w:t>n Excel file</w:t>
      </w:r>
      <w:r>
        <w:rPr>
          <w:snapToGrid w:val="0"/>
          <w:color w:val="000080"/>
        </w:rPr>
        <w:t xml:space="preserve"> for finding the crossover points of the sample projects from Chapter 11.</w:t>
      </w:r>
    </w:p>
    <w:p w14:paraId="4D9232BA" w14:textId="77777777" w:rsidR="00952081" w:rsidRPr="0011100D" w:rsidRDefault="00952081" w:rsidP="00952081">
      <w:pPr>
        <w:pStyle w:val="ListParagraph"/>
        <w:ind w:left="360"/>
        <w:rPr>
          <w:snapToGrid w:val="0"/>
          <w:color w:val="000080"/>
        </w:rPr>
      </w:pPr>
    </w:p>
    <w:p w14:paraId="01B88188" w14:textId="73D2118B" w:rsidR="0011100D" w:rsidRDefault="0011100D" w:rsidP="001968ED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11100D">
        <w:rPr>
          <w:b/>
          <w:bCs/>
          <w:snapToGrid w:val="0"/>
          <w:color w:val="000080"/>
        </w:rPr>
        <w:t>Decompression Target</w:t>
      </w:r>
      <w:r w:rsidR="005D070C" w:rsidRPr="005D070C">
        <w:rPr>
          <w:b/>
          <w:bCs/>
          <w:snapToGrid w:val="0"/>
          <w:color w:val="000080"/>
        </w:rPr>
        <w:t>.xlsx</w:t>
      </w:r>
      <w:r w:rsidR="00B261FD">
        <w:rPr>
          <w:snapToGrid w:val="0"/>
          <w:color w:val="000080"/>
        </w:rPr>
        <w:t xml:space="preserve"> </w:t>
      </w:r>
      <w:r w:rsidR="001968ED">
        <w:rPr>
          <w:snapToGrid w:val="0"/>
          <w:color w:val="000080"/>
        </w:rPr>
        <w:t>–</w:t>
      </w:r>
      <w:r>
        <w:rPr>
          <w:snapToGrid w:val="0"/>
          <w:color w:val="000080"/>
        </w:rPr>
        <w:t xml:space="preserve"> </w:t>
      </w:r>
      <w:r w:rsidR="001968ED">
        <w:rPr>
          <w:snapToGrid w:val="0"/>
          <w:color w:val="000080"/>
        </w:rPr>
        <w:t>Page 314, a</w:t>
      </w:r>
      <w:r w:rsidRPr="00756D21">
        <w:rPr>
          <w:snapToGrid w:val="0"/>
          <w:color w:val="000080"/>
        </w:rPr>
        <w:t>n Excel file</w:t>
      </w:r>
      <w:r>
        <w:rPr>
          <w:snapToGrid w:val="0"/>
          <w:color w:val="000080"/>
        </w:rPr>
        <w:t xml:space="preserve"> for finding the decompression target using the zero of the second derivative</w:t>
      </w:r>
      <w:r w:rsidR="00952081" w:rsidRPr="00952081">
        <w:rPr>
          <w:snapToGrid w:val="0"/>
          <w:color w:val="000080"/>
        </w:rPr>
        <w:t xml:space="preserve"> </w:t>
      </w:r>
      <w:r w:rsidR="00952081">
        <w:rPr>
          <w:snapToGrid w:val="0"/>
          <w:color w:val="000080"/>
        </w:rPr>
        <w:t>of the sample projects from Chapter 11</w:t>
      </w:r>
      <w:r>
        <w:rPr>
          <w:snapToGrid w:val="0"/>
          <w:color w:val="000080"/>
        </w:rPr>
        <w:t>.</w:t>
      </w:r>
    </w:p>
    <w:p w14:paraId="19DDFC10" w14:textId="77777777" w:rsidR="0011100D" w:rsidRPr="0011100D" w:rsidRDefault="0011100D" w:rsidP="0011100D">
      <w:pPr>
        <w:pStyle w:val="ListParagraph"/>
        <w:ind w:left="360"/>
        <w:rPr>
          <w:snapToGrid w:val="0"/>
          <w:color w:val="000080"/>
        </w:rPr>
      </w:pPr>
    </w:p>
    <w:p w14:paraId="17FF2524" w14:textId="4C23A1A9" w:rsidR="00756D21" w:rsidRPr="00756D21" w:rsidRDefault="0011100D" w:rsidP="001968ED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11100D">
        <w:rPr>
          <w:b/>
          <w:bCs/>
          <w:snapToGrid w:val="0"/>
          <w:color w:val="000080"/>
        </w:rPr>
        <w:t>D1 D2 D3 D4 Geometric Risk Decompression</w:t>
      </w:r>
      <w:r w:rsidR="005D070C" w:rsidRPr="005D070C">
        <w:rPr>
          <w:b/>
          <w:bCs/>
          <w:snapToGrid w:val="0"/>
          <w:color w:val="000080"/>
        </w:rPr>
        <w:t>.xlsx</w:t>
      </w:r>
      <w:r w:rsidR="00B261FD">
        <w:rPr>
          <w:snapToGrid w:val="0"/>
          <w:color w:val="000080"/>
        </w:rPr>
        <w:t xml:space="preserve"> </w:t>
      </w:r>
      <w:r w:rsidR="001968ED">
        <w:rPr>
          <w:snapToGrid w:val="0"/>
          <w:color w:val="000080"/>
        </w:rPr>
        <w:t>–</w:t>
      </w:r>
      <w:r>
        <w:rPr>
          <w:snapToGrid w:val="0"/>
          <w:color w:val="000080"/>
        </w:rPr>
        <w:t xml:space="preserve"> </w:t>
      </w:r>
      <w:r w:rsidR="001968ED">
        <w:rPr>
          <w:snapToGrid w:val="0"/>
          <w:color w:val="000080"/>
        </w:rPr>
        <w:t>Page 318-319, a</w:t>
      </w:r>
      <w:r w:rsidR="00756D21" w:rsidRPr="00756D21">
        <w:rPr>
          <w:snapToGrid w:val="0"/>
          <w:color w:val="000080"/>
        </w:rPr>
        <w:t xml:space="preserve">n Excel file containing the geometric risk calculations for the four decompression points from Chapter 11 </w:t>
      </w:r>
      <w:r w:rsidR="00E95831" w:rsidRPr="00756D21">
        <w:rPr>
          <w:snapToGrid w:val="0"/>
          <w:color w:val="000080"/>
        </w:rPr>
        <w:t>(D1, D2, D3, D4).</w:t>
      </w:r>
      <w:r w:rsidR="00756D21" w:rsidRPr="00756D21">
        <w:rPr>
          <w:snapToGrid w:val="0"/>
          <w:color w:val="000080"/>
        </w:rPr>
        <w:t xml:space="preserve"> </w:t>
      </w:r>
      <w:r w:rsidR="00756D21">
        <w:rPr>
          <w:snapToGrid w:val="0"/>
          <w:color w:val="000080"/>
        </w:rPr>
        <w:t>The floats values are the same as in Chapter 11.</w:t>
      </w:r>
    </w:p>
    <w:p w14:paraId="74A9F30F" w14:textId="77777777" w:rsidR="00756D21" w:rsidRPr="00756D21" w:rsidRDefault="00756D21" w:rsidP="00756D21">
      <w:pPr>
        <w:pStyle w:val="ListParagraph"/>
        <w:ind w:left="360"/>
        <w:rPr>
          <w:snapToGrid w:val="0"/>
          <w:color w:val="000080"/>
        </w:rPr>
      </w:pPr>
    </w:p>
    <w:p w14:paraId="3B0B9772" w14:textId="70649788" w:rsidR="00756D21" w:rsidRDefault="0011100D" w:rsidP="00AC39B3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11100D">
        <w:rPr>
          <w:b/>
          <w:bCs/>
          <w:snapToGrid w:val="0"/>
          <w:color w:val="000080"/>
        </w:rPr>
        <w:t>System Risk Analysis - Geometric Model</w:t>
      </w:r>
      <w:r w:rsidR="005D070C" w:rsidRPr="005D070C">
        <w:rPr>
          <w:b/>
          <w:bCs/>
          <w:snapToGrid w:val="0"/>
          <w:color w:val="000080"/>
        </w:rPr>
        <w:t>.xlsx</w:t>
      </w:r>
      <w:r w:rsidR="00B261FD">
        <w:rPr>
          <w:snapToGrid w:val="0"/>
          <w:color w:val="000080"/>
        </w:rPr>
        <w:t xml:space="preserve"> -</w:t>
      </w:r>
      <w:r>
        <w:rPr>
          <w:snapToGrid w:val="0"/>
          <w:color w:val="000080"/>
        </w:rPr>
        <w:t xml:space="preserve"> </w:t>
      </w:r>
      <w:r w:rsidR="00AC39B3">
        <w:rPr>
          <w:snapToGrid w:val="0"/>
          <w:color w:val="000080"/>
        </w:rPr>
        <w:t>Page 318-3</w:t>
      </w:r>
      <w:r w:rsidR="00AC39B3">
        <w:rPr>
          <w:snapToGrid w:val="0"/>
          <w:color w:val="000080"/>
        </w:rPr>
        <w:t>20</w:t>
      </w:r>
      <w:r w:rsidR="00AC39B3">
        <w:rPr>
          <w:snapToGrid w:val="0"/>
          <w:color w:val="000080"/>
        </w:rPr>
        <w:t xml:space="preserve">, </w:t>
      </w:r>
      <w:r w:rsidR="00AC39B3">
        <w:rPr>
          <w:snapToGrid w:val="0"/>
          <w:color w:val="000080"/>
        </w:rPr>
        <w:t>s</w:t>
      </w:r>
      <w:r w:rsidR="003908F8">
        <w:rPr>
          <w:snapToGrid w:val="0"/>
          <w:color w:val="000080"/>
        </w:rPr>
        <w:t>imilar to the file in Chapter 11, this file</w:t>
      </w:r>
      <w:r w:rsidR="00756D21" w:rsidRPr="00756D21">
        <w:rPr>
          <w:snapToGrid w:val="0"/>
          <w:color w:val="000080"/>
        </w:rPr>
        <w:t xml:space="preserve"> calculate</w:t>
      </w:r>
      <w:r w:rsidR="003908F8">
        <w:rPr>
          <w:snapToGrid w:val="0"/>
          <w:color w:val="000080"/>
        </w:rPr>
        <w:t>s</w:t>
      </w:r>
      <w:r w:rsidR="00756D21" w:rsidRPr="00756D21">
        <w:rPr>
          <w:snapToGrid w:val="0"/>
          <w:color w:val="000080"/>
        </w:rPr>
        <w:t xml:space="preserve"> the </w:t>
      </w:r>
      <w:r w:rsidR="00756D21">
        <w:rPr>
          <w:snapToGrid w:val="0"/>
          <w:color w:val="000080"/>
        </w:rPr>
        <w:t xml:space="preserve">geometric </w:t>
      </w:r>
      <w:r w:rsidR="00756D21" w:rsidRPr="00756D21">
        <w:rPr>
          <w:snapToGrid w:val="0"/>
          <w:color w:val="000080"/>
        </w:rPr>
        <w:t>risk for all the relevant solutions, build</w:t>
      </w:r>
      <w:r w:rsidR="003908F8">
        <w:rPr>
          <w:snapToGrid w:val="0"/>
          <w:color w:val="000080"/>
        </w:rPr>
        <w:t>s</w:t>
      </w:r>
      <w:r w:rsidR="00756D21" w:rsidRPr="00756D21">
        <w:rPr>
          <w:snapToGrid w:val="0"/>
          <w:color w:val="000080"/>
        </w:rPr>
        <w:t xml:space="preserve"> and plot</w:t>
      </w:r>
      <w:r w:rsidR="003908F8">
        <w:rPr>
          <w:snapToGrid w:val="0"/>
          <w:color w:val="000080"/>
        </w:rPr>
        <w:t>s</w:t>
      </w:r>
      <w:r w:rsidR="00756D21" w:rsidRPr="00756D21">
        <w:rPr>
          <w:snapToGrid w:val="0"/>
          <w:color w:val="000080"/>
        </w:rPr>
        <w:t xml:space="preserve"> the time risk curve, the mathematical correlation models, time direct cost and </w:t>
      </w:r>
      <w:r>
        <w:rPr>
          <w:snapToGrid w:val="0"/>
          <w:color w:val="000080"/>
        </w:rPr>
        <w:t>risk curves, and the risk cross</w:t>
      </w:r>
      <w:r w:rsidR="00756D21" w:rsidRPr="00756D21">
        <w:rPr>
          <w:snapToGrid w:val="0"/>
          <w:color w:val="000080"/>
        </w:rPr>
        <w:t>over points.</w:t>
      </w:r>
    </w:p>
    <w:p w14:paraId="2CF0AA53" w14:textId="77777777" w:rsidR="00506C89" w:rsidRPr="00506C89" w:rsidRDefault="00506C89" w:rsidP="00506C89">
      <w:pPr>
        <w:pStyle w:val="ListParagraph"/>
        <w:rPr>
          <w:snapToGrid w:val="0"/>
          <w:color w:val="000080"/>
        </w:rPr>
      </w:pPr>
    </w:p>
    <w:p w14:paraId="20530B99" w14:textId="6EA6D434" w:rsidR="00506C89" w:rsidRPr="00506C89" w:rsidRDefault="0011100D" w:rsidP="000411EB">
      <w:pPr>
        <w:pStyle w:val="ListParagraph"/>
        <w:numPr>
          <w:ilvl w:val="0"/>
          <w:numId w:val="30"/>
        </w:numPr>
        <w:rPr>
          <w:snapToGrid w:val="0"/>
          <w:color w:val="000080"/>
        </w:rPr>
      </w:pPr>
      <w:r w:rsidRPr="0011100D">
        <w:rPr>
          <w:b/>
          <w:bCs/>
          <w:snapToGrid w:val="0"/>
          <w:color w:val="000080"/>
        </w:rPr>
        <w:t>Complexity</w:t>
      </w:r>
      <w:r w:rsidR="005D070C" w:rsidRPr="005D070C">
        <w:rPr>
          <w:b/>
          <w:bCs/>
          <w:snapToGrid w:val="0"/>
          <w:color w:val="000080"/>
        </w:rPr>
        <w:t>.xlsx</w:t>
      </w:r>
      <w:r w:rsidR="00B261FD">
        <w:rPr>
          <w:b/>
          <w:bCs/>
          <w:snapToGrid w:val="0"/>
          <w:color w:val="000080"/>
        </w:rPr>
        <w:t xml:space="preserve"> </w:t>
      </w:r>
      <w:r w:rsidR="000411EB">
        <w:rPr>
          <w:b/>
          <w:bCs/>
          <w:snapToGrid w:val="0"/>
          <w:color w:val="000080"/>
        </w:rPr>
        <w:t>–</w:t>
      </w:r>
      <w:r w:rsidR="00B261FD">
        <w:rPr>
          <w:b/>
          <w:bCs/>
          <w:snapToGrid w:val="0"/>
          <w:color w:val="000080"/>
        </w:rPr>
        <w:t xml:space="preserve"> </w:t>
      </w:r>
      <w:r w:rsidR="000411EB" w:rsidRPr="000411EB">
        <w:rPr>
          <w:snapToGrid w:val="0"/>
          <w:color w:val="000080"/>
        </w:rPr>
        <w:t>Page 323</w:t>
      </w:r>
      <w:r w:rsidR="00AB58D3">
        <w:rPr>
          <w:snapToGrid w:val="0"/>
          <w:color w:val="000080"/>
        </w:rPr>
        <w:t>-324</w:t>
      </w:r>
      <w:r w:rsidR="000411EB" w:rsidRPr="000411EB">
        <w:rPr>
          <w:snapToGrid w:val="0"/>
          <w:color w:val="000080"/>
        </w:rPr>
        <w:t>, a</w:t>
      </w:r>
      <w:r w:rsidR="00506C89" w:rsidRPr="000411EB">
        <w:rPr>
          <w:snapToGrid w:val="0"/>
          <w:color w:val="000080"/>
        </w:rPr>
        <w:t>n</w:t>
      </w:r>
      <w:r w:rsidR="00506C89" w:rsidRPr="00506C89">
        <w:rPr>
          <w:snapToGrid w:val="0"/>
          <w:color w:val="000080"/>
        </w:rPr>
        <w:t xml:space="preserve"> Excel file containing a worksheet with the complexity calculation for each of the project design options from Chapter 11, and a summary worksheet.</w:t>
      </w:r>
    </w:p>
    <w:p w14:paraId="0B856D79" w14:textId="1EB10736" w:rsidR="00E95831" w:rsidRDefault="00E95831" w:rsidP="00756D21">
      <w:pPr>
        <w:pStyle w:val="ListNumber"/>
        <w:numPr>
          <w:ilvl w:val="0"/>
          <w:numId w:val="0"/>
        </w:numPr>
      </w:pPr>
    </w:p>
    <w:sectPr w:rsidR="00E95831">
      <w:headerReference w:type="default" r:id="rId9"/>
      <w:footerReference w:type="default" r:id="rId10"/>
      <w:footnotePr>
        <w:numFmt w:val="chicago"/>
      </w:footnotePr>
      <w:pgSz w:w="12240" w:h="15840"/>
      <w:pgMar w:top="2016" w:right="2520" w:bottom="2016" w:left="252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375DEC27" w15:done="0"/>
  <w15:commentEx w15:paraId="7128999E" w15:paraIdParent="375DEC27" w15:done="0"/>
  <w15:commentEx w15:paraId="376C804C" w15:done="0"/>
  <w15:commentEx w15:paraId="2A957D19" w15:paraIdParent="376C804C" w15:done="0"/>
  <w15:commentEx w15:paraId="00E5DF5B" w15:done="0"/>
  <w15:commentEx w15:paraId="51223B1B" w15:done="0"/>
  <w15:commentEx w15:paraId="31306862" w15:paraIdParent="51223B1B" w15:done="0"/>
  <w15:commentEx w15:paraId="25D4071E" w15:paraIdParent="51223B1B" w15:done="0"/>
  <w15:commentEx w15:paraId="27579E42" w15:paraIdParent="51223B1B" w15:done="0"/>
  <w15:commentEx w15:paraId="3064A22D" w15:done="0"/>
  <w15:commentEx w15:paraId="41A5A9D9" w15:done="0"/>
  <w15:commentEx w15:paraId="658A16D8" w15:done="0"/>
  <w15:commentEx w15:paraId="5E9DBCB6" w15:done="0"/>
  <w15:commentEx w15:paraId="7DA4B47F" w15:paraIdParent="5E9DBCB6" w15:done="0"/>
  <w15:commentEx w15:paraId="138577BD" w15:paraIdParent="5E9DBCB6" w15:done="0"/>
  <w15:commentEx w15:paraId="15AC0ECF" w15:done="0"/>
  <w15:commentEx w15:paraId="1E01A271" w15:done="0"/>
  <w15:commentEx w15:paraId="3E09476A" w15:done="0"/>
  <w15:commentEx w15:paraId="0B4664B0" w15:done="0"/>
  <w15:commentEx w15:paraId="4B7F7B4C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75DEC27" w16cid:durableId="2052CC8B"/>
  <w16cid:commentId w16cid:paraId="7128999E" w16cid:durableId="2052CCC7"/>
  <w16cid:commentId w16cid:paraId="376C804C" w16cid:durableId="2051C9B7"/>
  <w16cid:commentId w16cid:paraId="2A957D19" w16cid:durableId="2051CAC1"/>
  <w16cid:commentId w16cid:paraId="00E5DF5B" w16cid:durableId="1FCEF5F1"/>
  <w16cid:commentId w16cid:paraId="31306862" w16cid:durableId="2052CC93"/>
  <w16cid:commentId w16cid:paraId="25D4071E" w16cid:durableId="2051D50C"/>
  <w16cid:commentId w16cid:paraId="27579E42" w16cid:durableId="2052D058"/>
  <w16cid:commentId w16cid:paraId="3064A22D" w16cid:durableId="2052CC95"/>
  <w16cid:commentId w16cid:paraId="41A5A9D9" w16cid:durableId="2051C9DD"/>
  <w16cid:commentId w16cid:paraId="658A16D8" w16cid:durableId="2052CC98"/>
  <w16cid:commentId w16cid:paraId="5E9DBCB6" w16cid:durableId="2051C9E0"/>
  <w16cid:commentId w16cid:paraId="7DA4B47F" w16cid:durableId="2052CC9A"/>
  <w16cid:commentId w16cid:paraId="138577BD" w16cid:durableId="2051D8BF"/>
  <w16cid:commentId w16cid:paraId="15AC0ECF" w16cid:durableId="2051D972"/>
  <w16cid:commentId w16cid:paraId="1E01A271" w16cid:durableId="2052CC9D"/>
  <w16cid:commentId w16cid:paraId="3E09476A" w16cid:durableId="2052D3FD"/>
  <w16cid:commentId w16cid:paraId="0B4664B0" w16cid:durableId="2052D478"/>
  <w16cid:commentId w16cid:paraId="4B7F7B4C" w16cid:durableId="2052CCA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4C60A0" w14:textId="77777777" w:rsidR="00877528" w:rsidRDefault="00877528">
      <w:r>
        <w:separator/>
      </w:r>
    </w:p>
  </w:endnote>
  <w:endnote w:type="continuationSeparator" w:id="0">
    <w:p w14:paraId="4CBEBC46" w14:textId="77777777" w:rsidR="00877528" w:rsidRDefault="00877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onotype Sort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899D0" w14:textId="7BBEF601" w:rsidR="00CE7D38" w:rsidRDefault="00CE7D38" w:rsidP="0055408B">
    <w:pPr>
      <w:pStyle w:val="Footer"/>
      <w:tabs>
        <w:tab w:val="decimal" w:pos="3600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5E7EF9" w14:textId="77777777" w:rsidR="00877528" w:rsidRDefault="00877528">
      <w:r>
        <w:separator/>
      </w:r>
    </w:p>
  </w:footnote>
  <w:footnote w:type="continuationSeparator" w:id="0">
    <w:p w14:paraId="73D858DD" w14:textId="77777777" w:rsidR="00877528" w:rsidRDefault="00877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AA3A49" w14:textId="77777777" w:rsidR="00E650D2" w:rsidRPr="00C72CBD" w:rsidRDefault="00E650D2" w:rsidP="00E650D2">
    <w:pPr>
      <w:pStyle w:val="Header"/>
    </w:pPr>
    <w:r w:rsidRPr="002270B9">
      <w:t>Copyright © 2020 Pearson Education, Inc.</w:t>
    </w:r>
    <w:r>
      <w:t xml:space="preserve">                   Righting </w:t>
    </w:r>
    <w:proofErr w:type="gramStart"/>
    <w:r>
      <w:t>Software  by</w:t>
    </w:r>
    <w:proofErr w:type="gramEnd"/>
    <w:r>
      <w:t xml:space="preserve"> Juval Lowy</w:t>
    </w:r>
  </w:p>
  <w:p w14:paraId="260899CF" w14:textId="369A2C82" w:rsidR="00CE7D38" w:rsidRPr="00E650D2" w:rsidRDefault="00CE7D38" w:rsidP="00E650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65CE27C"/>
    <w:lvl w:ilvl="0">
      <w:numFmt w:val="decimal"/>
      <w:pStyle w:val="RefPurpose"/>
      <w:lvlText w:val="*"/>
      <w:lvlJc w:val="left"/>
    </w:lvl>
  </w:abstractNum>
  <w:abstractNum w:abstractNumId="1">
    <w:nsid w:val="0000000E"/>
    <w:multiLevelType w:val="singleLevel"/>
    <w:tmpl w:val="EDD0DA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F"/>
    <w:multiLevelType w:val="singleLevel"/>
    <w:tmpl w:val="D57A5A26"/>
    <w:lvl w:ilvl="0">
      <w:start w:val="1"/>
      <w:numFmt w:val="bullet"/>
      <w:pStyle w:val="NoteWarningListNumb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00000010"/>
    <w:multiLevelType w:val="singleLevel"/>
    <w:tmpl w:val="22B862EE"/>
    <w:lvl w:ilvl="0">
      <w:start w:val="1"/>
      <w:numFmt w:val="decimal"/>
      <w:pStyle w:val="Note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1641797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AF17F95"/>
    <w:multiLevelType w:val="hybridMultilevel"/>
    <w:tmpl w:val="A2CA9A38"/>
    <w:lvl w:ilvl="0" w:tplc="022EF41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026A0CA0">
      <w:start w:val="6156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93C6A53A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1D023062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89285B5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FB8B1DC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C81C84DC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2BE099A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9E290FE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6">
    <w:nsid w:val="0E005A32"/>
    <w:multiLevelType w:val="hybridMultilevel"/>
    <w:tmpl w:val="FBB4D578"/>
    <w:lvl w:ilvl="0" w:tplc="E7C637C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99B8CF5E">
      <w:start w:val="56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0480116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ACD88298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9736978A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EF6E0E0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83817D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6A47880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3E26AE86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7">
    <w:nsid w:val="1A4162B5"/>
    <w:multiLevelType w:val="hybridMultilevel"/>
    <w:tmpl w:val="E4DA2100"/>
    <w:lvl w:ilvl="0" w:tplc="6A247790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7414B614">
      <w:start w:val="13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4305DFC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0D9432C0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670487F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5F42F2E6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F7C84AF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97E2596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1042DC0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8">
    <w:nsid w:val="23E0795E"/>
    <w:multiLevelType w:val="singleLevel"/>
    <w:tmpl w:val="ED72E0A0"/>
    <w:lvl w:ilvl="0">
      <w:start w:val="1"/>
      <w:numFmt w:val="bullet"/>
      <w:pStyle w:val="ListBullet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26011BCC"/>
    <w:multiLevelType w:val="hybridMultilevel"/>
    <w:tmpl w:val="53DCAA6E"/>
    <w:lvl w:ilvl="0" w:tplc="D4DC8C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C031776"/>
    <w:multiLevelType w:val="hybridMultilevel"/>
    <w:tmpl w:val="6400E0CC"/>
    <w:lvl w:ilvl="0" w:tplc="A9080ED4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B78F234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6D8CFA7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5A12F88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79475C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BA7EE4CE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5A7A86CE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5288E12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594D1D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1">
    <w:nsid w:val="309A317E"/>
    <w:multiLevelType w:val="singleLevel"/>
    <w:tmpl w:val="3A6833EA"/>
    <w:lvl w:ilvl="0">
      <w:start w:val="1"/>
      <w:numFmt w:val="bullet"/>
      <w:pStyle w:val="Sidebar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6D25899"/>
    <w:multiLevelType w:val="singleLevel"/>
    <w:tmpl w:val="801C4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3">
    <w:nsid w:val="38CB1581"/>
    <w:multiLevelType w:val="singleLevel"/>
    <w:tmpl w:val="57D631FE"/>
    <w:lvl w:ilvl="0">
      <w:start w:val="1"/>
      <w:numFmt w:val="bullet"/>
      <w:pStyle w:val="Note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B3F235B"/>
    <w:multiLevelType w:val="singleLevel"/>
    <w:tmpl w:val="801C4692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15">
    <w:nsid w:val="3BFB4B99"/>
    <w:multiLevelType w:val="singleLevel"/>
    <w:tmpl w:val="FFFFFFFF"/>
    <w:lvl w:ilvl="0">
      <w:numFmt w:val="decimal"/>
      <w:lvlText w:val="*"/>
      <w:lvlJc w:val="left"/>
    </w:lvl>
  </w:abstractNum>
  <w:abstractNum w:abstractNumId="16">
    <w:nsid w:val="44786EC7"/>
    <w:multiLevelType w:val="hybridMultilevel"/>
    <w:tmpl w:val="2CEA8E66"/>
    <w:lvl w:ilvl="0" w:tplc="89D08C0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304C04C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C8885EE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278F896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3B74640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083436F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0DA6D834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FA4E170A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322C0DD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7">
    <w:nsid w:val="48FA6492"/>
    <w:multiLevelType w:val="hybridMultilevel"/>
    <w:tmpl w:val="04B4A6AC"/>
    <w:lvl w:ilvl="0" w:tplc="A38A5548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B3AC3D2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DBDE839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D74F5D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1786EE6A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D688D55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B6661B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81F29588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FB800BC2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18">
    <w:nsid w:val="4E99026E"/>
    <w:multiLevelType w:val="singleLevel"/>
    <w:tmpl w:val="EC18ECD8"/>
    <w:lvl w:ilvl="0">
      <w:start w:val="1"/>
      <w:numFmt w:val="decimal"/>
      <w:pStyle w:val="SidebarListNumber"/>
      <w:lvlText w:val="%1."/>
      <w:legacy w:legacy="1" w:legacySpace="0" w:legacyIndent="360"/>
      <w:lvlJc w:val="left"/>
      <w:pPr>
        <w:ind w:left="360" w:hanging="360"/>
      </w:pPr>
    </w:lvl>
  </w:abstractNum>
  <w:abstractNum w:abstractNumId="19">
    <w:nsid w:val="501B61F5"/>
    <w:multiLevelType w:val="hybridMultilevel"/>
    <w:tmpl w:val="779E5D40"/>
    <w:lvl w:ilvl="0" w:tplc="CDCEDE2C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F5F8C84E">
      <w:start w:val="63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F7A40F8E">
      <w:start w:val="63"/>
      <w:numFmt w:val="bullet"/>
      <w:lvlText w:val="Ù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C504B68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456C9786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84648C90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A6872F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4906DB3A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E2C8C286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0">
    <w:nsid w:val="503E3396"/>
    <w:multiLevelType w:val="hybridMultilevel"/>
    <w:tmpl w:val="896EE0E8"/>
    <w:lvl w:ilvl="0" w:tplc="CB38E2C2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B6E4FB64">
      <w:start w:val="13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D44639CA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46C0044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781899A2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F522E94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31481E3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DC2AF8E4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DED6777E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1">
    <w:nsid w:val="51031AF9"/>
    <w:multiLevelType w:val="hybridMultilevel"/>
    <w:tmpl w:val="DD140B32"/>
    <w:lvl w:ilvl="0" w:tplc="CE842728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3D292FE">
      <w:start w:val="1453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8E445F5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E144A5B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5066F1C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1BF263E4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9C2E0C22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DB087F4C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06042FAA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2">
    <w:nsid w:val="51B73315"/>
    <w:multiLevelType w:val="singleLevel"/>
    <w:tmpl w:val="CC8A5F84"/>
    <w:lvl w:ilvl="0">
      <w:start w:val="1"/>
      <w:numFmt w:val="bullet"/>
      <w:pStyle w:val="NoteWarning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1D34054"/>
    <w:multiLevelType w:val="hybridMultilevel"/>
    <w:tmpl w:val="2C9E0086"/>
    <w:lvl w:ilvl="0" w:tplc="86D8A0E2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A0B02A1E">
      <w:start w:val="1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40508FF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C16CDA5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132CC8C0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F36CF87A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1DA6B42C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B02057E8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CB9A5D76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4">
    <w:nsid w:val="52524A72"/>
    <w:multiLevelType w:val="singleLevel"/>
    <w:tmpl w:val="FEA6CCFC"/>
    <w:lvl w:ilvl="0">
      <w:start w:val="1"/>
      <w:numFmt w:val="decimal"/>
      <w:pStyle w:val="CodeNum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25">
    <w:nsid w:val="54422888"/>
    <w:multiLevelType w:val="hybridMultilevel"/>
    <w:tmpl w:val="52A05442"/>
    <w:lvl w:ilvl="0" w:tplc="E6B2FF64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2DE061EA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B5D2E6E4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3ED26D42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E7460B5E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916C8118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F718186C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65747168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292AB9F8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6">
    <w:nsid w:val="550F58FA"/>
    <w:multiLevelType w:val="hybridMultilevel"/>
    <w:tmpl w:val="76F05000"/>
    <w:lvl w:ilvl="0" w:tplc="9AD6961E">
      <w:start w:val="1"/>
      <w:numFmt w:val="bullet"/>
      <w:lvlText w:val="n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8A988206" w:tentative="1">
      <w:start w:val="1"/>
      <w:numFmt w:val="bullet"/>
      <w:lvlText w:val="n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A58673D0" w:tentative="1">
      <w:start w:val="1"/>
      <w:numFmt w:val="bullet"/>
      <w:lvlText w:val="n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687AA38A" w:tentative="1">
      <w:start w:val="1"/>
      <w:numFmt w:val="bullet"/>
      <w:lvlText w:val="n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9514BE98" w:tentative="1">
      <w:start w:val="1"/>
      <w:numFmt w:val="bullet"/>
      <w:lvlText w:val="n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6E5AFB62" w:tentative="1">
      <w:start w:val="1"/>
      <w:numFmt w:val="bullet"/>
      <w:lvlText w:val="n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6A8E6430" w:tentative="1">
      <w:start w:val="1"/>
      <w:numFmt w:val="bullet"/>
      <w:lvlText w:val="n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EC9EF06E" w:tentative="1">
      <w:start w:val="1"/>
      <w:numFmt w:val="bullet"/>
      <w:lvlText w:val="n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26C7C0E" w:tentative="1">
      <w:start w:val="1"/>
      <w:numFmt w:val="bullet"/>
      <w:lvlText w:val="n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7">
    <w:nsid w:val="582F522D"/>
    <w:multiLevelType w:val="hybridMultilevel"/>
    <w:tmpl w:val="7A883158"/>
    <w:lvl w:ilvl="0" w:tplc="7C66B636">
      <w:start w:val="1"/>
      <w:numFmt w:val="bullet"/>
      <w:lvlText w:val="l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EE4C89B4">
      <w:start w:val="150"/>
      <w:numFmt w:val="bullet"/>
      <w:lvlText w:val="l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21343C92" w:tentative="1">
      <w:start w:val="1"/>
      <w:numFmt w:val="bullet"/>
      <w:lvlText w:val="l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231C71D8" w:tentative="1">
      <w:start w:val="1"/>
      <w:numFmt w:val="bullet"/>
      <w:lvlText w:val="l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CC324224" w:tentative="1">
      <w:start w:val="1"/>
      <w:numFmt w:val="bullet"/>
      <w:lvlText w:val="l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E37A5E6C" w:tentative="1">
      <w:start w:val="1"/>
      <w:numFmt w:val="bullet"/>
      <w:lvlText w:val="l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DDDAB0E4" w:tentative="1">
      <w:start w:val="1"/>
      <w:numFmt w:val="bullet"/>
      <w:lvlText w:val="l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A70AC89A" w:tentative="1">
      <w:start w:val="1"/>
      <w:numFmt w:val="bullet"/>
      <w:lvlText w:val="l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5A108A88" w:tentative="1">
      <w:start w:val="1"/>
      <w:numFmt w:val="bullet"/>
      <w:lvlText w:val="l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8">
    <w:nsid w:val="58782E8E"/>
    <w:multiLevelType w:val="hybridMultilevel"/>
    <w:tmpl w:val="F7F640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720DAE"/>
    <w:multiLevelType w:val="hybridMultilevel"/>
    <w:tmpl w:val="4A8E9CD0"/>
    <w:lvl w:ilvl="0" w:tplc="3D20462C">
      <w:start w:val="1"/>
      <w:numFmt w:val="decimal"/>
      <w:pStyle w:val="NumberedBodyTex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5F00078"/>
    <w:multiLevelType w:val="hybridMultilevel"/>
    <w:tmpl w:val="5058AD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B15087"/>
    <w:multiLevelType w:val="singleLevel"/>
    <w:tmpl w:val="10D058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32">
    <w:nsid w:val="6F571DBC"/>
    <w:multiLevelType w:val="hybridMultilevel"/>
    <w:tmpl w:val="F7C28B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4"/>
  </w:num>
  <w:num w:numId="4">
    <w:abstractNumId w:val="13"/>
  </w:num>
  <w:num w:numId="5">
    <w:abstractNumId w:val="3"/>
  </w:num>
  <w:num w:numId="6">
    <w:abstractNumId w:val="22"/>
  </w:num>
  <w:num w:numId="7">
    <w:abstractNumId w:val="2"/>
  </w:num>
  <w:num w:numId="8">
    <w:abstractNumId w:val="0"/>
    <w:lvlOverride w:ilvl="0">
      <w:lvl w:ilvl="0">
        <w:start w:val="1"/>
        <w:numFmt w:val="bullet"/>
        <w:pStyle w:val="RefPurpose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8"/>
  </w:num>
  <w:num w:numId="10">
    <w:abstractNumId w:val="11"/>
  </w:num>
  <w:num w:numId="11">
    <w:abstractNumId w:val="29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5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25"/>
  </w:num>
  <w:num w:numId="18">
    <w:abstractNumId w:val="10"/>
  </w:num>
  <w:num w:numId="19">
    <w:abstractNumId w:val="27"/>
  </w:num>
  <w:num w:numId="20">
    <w:abstractNumId w:val="5"/>
  </w:num>
  <w:num w:numId="21">
    <w:abstractNumId w:val="17"/>
  </w:num>
  <w:num w:numId="22">
    <w:abstractNumId w:val="23"/>
  </w:num>
  <w:num w:numId="23">
    <w:abstractNumId w:val="26"/>
  </w:num>
  <w:num w:numId="24">
    <w:abstractNumId w:val="16"/>
  </w:num>
  <w:num w:numId="25">
    <w:abstractNumId w:val="21"/>
  </w:num>
  <w:num w:numId="26">
    <w:abstractNumId w:val="6"/>
  </w:num>
  <w:num w:numId="27">
    <w:abstractNumId w:val="9"/>
  </w:num>
  <w:num w:numId="28">
    <w:abstractNumId w:val="20"/>
  </w:num>
  <w:num w:numId="29">
    <w:abstractNumId w:val="7"/>
  </w:num>
  <w:num w:numId="30">
    <w:abstractNumId w:val="31"/>
  </w:num>
  <w:num w:numId="31">
    <w:abstractNumId w:val="30"/>
  </w:num>
  <w:num w:numId="32">
    <w:abstractNumId w:val="28"/>
  </w:num>
  <w:num w:numId="33">
    <w:abstractNumId w:val="3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vid J Killian">
    <w15:presenceInfo w15:providerId="Windows Live" w15:userId="716279574b794cf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okSeries" w:val="Main"/>
    <w:docVar w:name="CookbookNumbering" w:val="False"/>
    <w:docVar w:name="DocID" w:val="43024"/>
    <w:docVar w:name="InsertFileNameNotFigure" w:val="False"/>
    <w:docVar w:name="ListAllDocumentStyles" w:val="False"/>
    <w:docVar w:name="MaxCodeLineLength" w:val="85"/>
    <w:docVar w:name="PreviousXRefStyle" w:val="NONE"/>
    <w:docVar w:name="TabSpaces" w:val="4"/>
  </w:docVars>
  <w:rsids>
    <w:rsidRoot w:val="001A43A2"/>
    <w:rsid w:val="00000131"/>
    <w:rsid w:val="000005B4"/>
    <w:rsid w:val="000009D3"/>
    <w:rsid w:val="00000FE7"/>
    <w:rsid w:val="0000100C"/>
    <w:rsid w:val="0000146F"/>
    <w:rsid w:val="00001586"/>
    <w:rsid w:val="000018B5"/>
    <w:rsid w:val="00001F95"/>
    <w:rsid w:val="00002339"/>
    <w:rsid w:val="0000279E"/>
    <w:rsid w:val="00002B19"/>
    <w:rsid w:val="00002B43"/>
    <w:rsid w:val="00002F64"/>
    <w:rsid w:val="000033BD"/>
    <w:rsid w:val="00003684"/>
    <w:rsid w:val="00003774"/>
    <w:rsid w:val="000038E4"/>
    <w:rsid w:val="00004093"/>
    <w:rsid w:val="00004758"/>
    <w:rsid w:val="00005FAF"/>
    <w:rsid w:val="000061EC"/>
    <w:rsid w:val="0000621C"/>
    <w:rsid w:val="000062C2"/>
    <w:rsid w:val="0000633A"/>
    <w:rsid w:val="00006468"/>
    <w:rsid w:val="000067D4"/>
    <w:rsid w:val="0000690C"/>
    <w:rsid w:val="00006DC5"/>
    <w:rsid w:val="00006F60"/>
    <w:rsid w:val="00007120"/>
    <w:rsid w:val="0000760D"/>
    <w:rsid w:val="00007C06"/>
    <w:rsid w:val="00007E90"/>
    <w:rsid w:val="00007EAE"/>
    <w:rsid w:val="00007F40"/>
    <w:rsid w:val="0001002A"/>
    <w:rsid w:val="00010107"/>
    <w:rsid w:val="000102C1"/>
    <w:rsid w:val="00010B6C"/>
    <w:rsid w:val="00010E05"/>
    <w:rsid w:val="00010F63"/>
    <w:rsid w:val="000112A3"/>
    <w:rsid w:val="000117A6"/>
    <w:rsid w:val="0001214A"/>
    <w:rsid w:val="00012467"/>
    <w:rsid w:val="000128F0"/>
    <w:rsid w:val="00012D36"/>
    <w:rsid w:val="000133AF"/>
    <w:rsid w:val="000134EC"/>
    <w:rsid w:val="000135FE"/>
    <w:rsid w:val="00013854"/>
    <w:rsid w:val="000138CD"/>
    <w:rsid w:val="00013E8C"/>
    <w:rsid w:val="000143B6"/>
    <w:rsid w:val="000148CD"/>
    <w:rsid w:val="00014933"/>
    <w:rsid w:val="00015632"/>
    <w:rsid w:val="00015AC5"/>
    <w:rsid w:val="00015D3E"/>
    <w:rsid w:val="0001606A"/>
    <w:rsid w:val="000165F3"/>
    <w:rsid w:val="00016851"/>
    <w:rsid w:val="00016CAE"/>
    <w:rsid w:val="00016FB2"/>
    <w:rsid w:val="0001782F"/>
    <w:rsid w:val="00017ACF"/>
    <w:rsid w:val="00017B80"/>
    <w:rsid w:val="00017DE2"/>
    <w:rsid w:val="0002038F"/>
    <w:rsid w:val="00020437"/>
    <w:rsid w:val="000205BC"/>
    <w:rsid w:val="000205E7"/>
    <w:rsid w:val="000206D9"/>
    <w:rsid w:val="0002086B"/>
    <w:rsid w:val="00020913"/>
    <w:rsid w:val="00020C6D"/>
    <w:rsid w:val="00020E82"/>
    <w:rsid w:val="0002121A"/>
    <w:rsid w:val="000212A6"/>
    <w:rsid w:val="00021590"/>
    <w:rsid w:val="000219DB"/>
    <w:rsid w:val="00021D2F"/>
    <w:rsid w:val="00022201"/>
    <w:rsid w:val="000222D6"/>
    <w:rsid w:val="00022582"/>
    <w:rsid w:val="000226AF"/>
    <w:rsid w:val="00022AB3"/>
    <w:rsid w:val="00022CFE"/>
    <w:rsid w:val="00022FC0"/>
    <w:rsid w:val="000236F2"/>
    <w:rsid w:val="0002399A"/>
    <w:rsid w:val="00024003"/>
    <w:rsid w:val="000244C8"/>
    <w:rsid w:val="00024514"/>
    <w:rsid w:val="0002459C"/>
    <w:rsid w:val="00024A81"/>
    <w:rsid w:val="00024BB4"/>
    <w:rsid w:val="00024D87"/>
    <w:rsid w:val="00024E9F"/>
    <w:rsid w:val="00025780"/>
    <w:rsid w:val="000259D7"/>
    <w:rsid w:val="000259E5"/>
    <w:rsid w:val="00025E72"/>
    <w:rsid w:val="00025FB0"/>
    <w:rsid w:val="00026013"/>
    <w:rsid w:val="0002652D"/>
    <w:rsid w:val="000268D2"/>
    <w:rsid w:val="0002690D"/>
    <w:rsid w:val="00026BD7"/>
    <w:rsid w:val="00026D8D"/>
    <w:rsid w:val="0002776C"/>
    <w:rsid w:val="00027B25"/>
    <w:rsid w:val="00027C32"/>
    <w:rsid w:val="00027D91"/>
    <w:rsid w:val="000302E6"/>
    <w:rsid w:val="0003088B"/>
    <w:rsid w:val="00030D50"/>
    <w:rsid w:val="00030DED"/>
    <w:rsid w:val="0003100C"/>
    <w:rsid w:val="00031626"/>
    <w:rsid w:val="000317B6"/>
    <w:rsid w:val="00031A58"/>
    <w:rsid w:val="00031D54"/>
    <w:rsid w:val="00032237"/>
    <w:rsid w:val="00032329"/>
    <w:rsid w:val="00032B2F"/>
    <w:rsid w:val="00032C0E"/>
    <w:rsid w:val="00032D7C"/>
    <w:rsid w:val="00032DC1"/>
    <w:rsid w:val="00032EAE"/>
    <w:rsid w:val="000333A4"/>
    <w:rsid w:val="00033463"/>
    <w:rsid w:val="00033988"/>
    <w:rsid w:val="00033CA0"/>
    <w:rsid w:val="00034498"/>
    <w:rsid w:val="00034560"/>
    <w:rsid w:val="000348CC"/>
    <w:rsid w:val="000348DC"/>
    <w:rsid w:val="00034B74"/>
    <w:rsid w:val="00034B87"/>
    <w:rsid w:val="00034D30"/>
    <w:rsid w:val="00034DC1"/>
    <w:rsid w:val="00035B1B"/>
    <w:rsid w:val="00035BB2"/>
    <w:rsid w:val="00035BE5"/>
    <w:rsid w:val="00036416"/>
    <w:rsid w:val="00036619"/>
    <w:rsid w:val="000367E0"/>
    <w:rsid w:val="00036B5F"/>
    <w:rsid w:val="00036E8D"/>
    <w:rsid w:val="000370A0"/>
    <w:rsid w:val="00037891"/>
    <w:rsid w:val="00037B80"/>
    <w:rsid w:val="00037D92"/>
    <w:rsid w:val="0004004F"/>
    <w:rsid w:val="00040532"/>
    <w:rsid w:val="00040766"/>
    <w:rsid w:val="0004092B"/>
    <w:rsid w:val="00040C64"/>
    <w:rsid w:val="00040FB0"/>
    <w:rsid w:val="000411EB"/>
    <w:rsid w:val="00041701"/>
    <w:rsid w:val="000417F7"/>
    <w:rsid w:val="00041EFB"/>
    <w:rsid w:val="00042252"/>
    <w:rsid w:val="00042328"/>
    <w:rsid w:val="00042491"/>
    <w:rsid w:val="00042AD7"/>
    <w:rsid w:val="00042C70"/>
    <w:rsid w:val="00042CF8"/>
    <w:rsid w:val="0004302C"/>
    <w:rsid w:val="00043494"/>
    <w:rsid w:val="0004352F"/>
    <w:rsid w:val="000435CF"/>
    <w:rsid w:val="000436C5"/>
    <w:rsid w:val="000436CE"/>
    <w:rsid w:val="00043838"/>
    <w:rsid w:val="0004460F"/>
    <w:rsid w:val="00044722"/>
    <w:rsid w:val="000447FC"/>
    <w:rsid w:val="00044821"/>
    <w:rsid w:val="00044F4E"/>
    <w:rsid w:val="00045074"/>
    <w:rsid w:val="00045326"/>
    <w:rsid w:val="000453FB"/>
    <w:rsid w:val="0004543E"/>
    <w:rsid w:val="0004546B"/>
    <w:rsid w:val="000455A5"/>
    <w:rsid w:val="00045758"/>
    <w:rsid w:val="00045874"/>
    <w:rsid w:val="00045D46"/>
    <w:rsid w:val="00045DE0"/>
    <w:rsid w:val="00045F0E"/>
    <w:rsid w:val="00046A37"/>
    <w:rsid w:val="00046A79"/>
    <w:rsid w:val="00046B0B"/>
    <w:rsid w:val="00046DBE"/>
    <w:rsid w:val="000470E5"/>
    <w:rsid w:val="00047B07"/>
    <w:rsid w:val="00047E4B"/>
    <w:rsid w:val="00050099"/>
    <w:rsid w:val="0005034F"/>
    <w:rsid w:val="00050416"/>
    <w:rsid w:val="000504EA"/>
    <w:rsid w:val="00050602"/>
    <w:rsid w:val="00050B8A"/>
    <w:rsid w:val="00050C36"/>
    <w:rsid w:val="00050CAE"/>
    <w:rsid w:val="00050F93"/>
    <w:rsid w:val="0005101A"/>
    <w:rsid w:val="0005126C"/>
    <w:rsid w:val="00051614"/>
    <w:rsid w:val="00051B37"/>
    <w:rsid w:val="00051C71"/>
    <w:rsid w:val="00051E3D"/>
    <w:rsid w:val="000521C0"/>
    <w:rsid w:val="00052514"/>
    <w:rsid w:val="00052F06"/>
    <w:rsid w:val="000535DC"/>
    <w:rsid w:val="00053854"/>
    <w:rsid w:val="00053A50"/>
    <w:rsid w:val="00053BB7"/>
    <w:rsid w:val="00053C8F"/>
    <w:rsid w:val="00053F3F"/>
    <w:rsid w:val="00054330"/>
    <w:rsid w:val="00054BBB"/>
    <w:rsid w:val="00054F77"/>
    <w:rsid w:val="000552DF"/>
    <w:rsid w:val="000559A4"/>
    <w:rsid w:val="00055A95"/>
    <w:rsid w:val="00055DAD"/>
    <w:rsid w:val="00055F2F"/>
    <w:rsid w:val="0005603C"/>
    <w:rsid w:val="0005656E"/>
    <w:rsid w:val="00056C86"/>
    <w:rsid w:val="00056C92"/>
    <w:rsid w:val="000571C4"/>
    <w:rsid w:val="0005723D"/>
    <w:rsid w:val="0006022C"/>
    <w:rsid w:val="00060890"/>
    <w:rsid w:val="000610CA"/>
    <w:rsid w:val="00061217"/>
    <w:rsid w:val="0006134C"/>
    <w:rsid w:val="00061365"/>
    <w:rsid w:val="00061DAC"/>
    <w:rsid w:val="00061EDE"/>
    <w:rsid w:val="00061F41"/>
    <w:rsid w:val="0006259D"/>
    <w:rsid w:val="00062C7F"/>
    <w:rsid w:val="00062F6B"/>
    <w:rsid w:val="00063FAA"/>
    <w:rsid w:val="0006452D"/>
    <w:rsid w:val="0006510F"/>
    <w:rsid w:val="00065785"/>
    <w:rsid w:val="000659CB"/>
    <w:rsid w:val="00065C43"/>
    <w:rsid w:val="00065C98"/>
    <w:rsid w:val="00066059"/>
    <w:rsid w:val="000661D5"/>
    <w:rsid w:val="00066D4F"/>
    <w:rsid w:val="00066DB1"/>
    <w:rsid w:val="0006710E"/>
    <w:rsid w:val="000671BD"/>
    <w:rsid w:val="000675EF"/>
    <w:rsid w:val="0006762D"/>
    <w:rsid w:val="00067E8B"/>
    <w:rsid w:val="000702CA"/>
    <w:rsid w:val="00070754"/>
    <w:rsid w:val="00070BF0"/>
    <w:rsid w:val="00070CC5"/>
    <w:rsid w:val="00070DB3"/>
    <w:rsid w:val="00071161"/>
    <w:rsid w:val="000714AF"/>
    <w:rsid w:val="00071E78"/>
    <w:rsid w:val="00071FA2"/>
    <w:rsid w:val="00072992"/>
    <w:rsid w:val="00072B36"/>
    <w:rsid w:val="00072EA6"/>
    <w:rsid w:val="00072F8C"/>
    <w:rsid w:val="00072FE5"/>
    <w:rsid w:val="00073260"/>
    <w:rsid w:val="00073278"/>
    <w:rsid w:val="00073778"/>
    <w:rsid w:val="00073D94"/>
    <w:rsid w:val="000741B0"/>
    <w:rsid w:val="000742BC"/>
    <w:rsid w:val="000746D6"/>
    <w:rsid w:val="00074A99"/>
    <w:rsid w:val="00074D55"/>
    <w:rsid w:val="00074FC0"/>
    <w:rsid w:val="00075044"/>
    <w:rsid w:val="00075258"/>
    <w:rsid w:val="000757C8"/>
    <w:rsid w:val="00075B11"/>
    <w:rsid w:val="00075CA0"/>
    <w:rsid w:val="000761A6"/>
    <w:rsid w:val="00076E2E"/>
    <w:rsid w:val="00076F2C"/>
    <w:rsid w:val="00076F9A"/>
    <w:rsid w:val="00077109"/>
    <w:rsid w:val="00077240"/>
    <w:rsid w:val="000772A5"/>
    <w:rsid w:val="00077C3F"/>
    <w:rsid w:val="000804F6"/>
    <w:rsid w:val="000805E2"/>
    <w:rsid w:val="000809C1"/>
    <w:rsid w:val="00080AAF"/>
    <w:rsid w:val="00080B6D"/>
    <w:rsid w:val="00080DE0"/>
    <w:rsid w:val="00081212"/>
    <w:rsid w:val="00081918"/>
    <w:rsid w:val="00081A50"/>
    <w:rsid w:val="00081CEE"/>
    <w:rsid w:val="00081FE5"/>
    <w:rsid w:val="00082118"/>
    <w:rsid w:val="000821A6"/>
    <w:rsid w:val="00082378"/>
    <w:rsid w:val="000823B0"/>
    <w:rsid w:val="00082597"/>
    <w:rsid w:val="00082B9E"/>
    <w:rsid w:val="000831D6"/>
    <w:rsid w:val="00083345"/>
    <w:rsid w:val="0008338B"/>
    <w:rsid w:val="000833BA"/>
    <w:rsid w:val="00083403"/>
    <w:rsid w:val="0008367B"/>
    <w:rsid w:val="00083B02"/>
    <w:rsid w:val="00084002"/>
    <w:rsid w:val="000844CF"/>
    <w:rsid w:val="00084E2C"/>
    <w:rsid w:val="0008512B"/>
    <w:rsid w:val="000853CB"/>
    <w:rsid w:val="00085439"/>
    <w:rsid w:val="0008563A"/>
    <w:rsid w:val="0008568A"/>
    <w:rsid w:val="0008644D"/>
    <w:rsid w:val="000868DC"/>
    <w:rsid w:val="00086D04"/>
    <w:rsid w:val="000871BB"/>
    <w:rsid w:val="0008764B"/>
    <w:rsid w:val="00087686"/>
    <w:rsid w:val="00087868"/>
    <w:rsid w:val="00087BE1"/>
    <w:rsid w:val="00087C5F"/>
    <w:rsid w:val="0009008C"/>
    <w:rsid w:val="000904B9"/>
    <w:rsid w:val="00090FE5"/>
    <w:rsid w:val="0009101D"/>
    <w:rsid w:val="00091316"/>
    <w:rsid w:val="000913A1"/>
    <w:rsid w:val="00091680"/>
    <w:rsid w:val="000916F7"/>
    <w:rsid w:val="00091788"/>
    <w:rsid w:val="00091A36"/>
    <w:rsid w:val="00091B51"/>
    <w:rsid w:val="00091DE2"/>
    <w:rsid w:val="000920EC"/>
    <w:rsid w:val="00092385"/>
    <w:rsid w:val="000924FB"/>
    <w:rsid w:val="0009254D"/>
    <w:rsid w:val="000926AC"/>
    <w:rsid w:val="00092A87"/>
    <w:rsid w:val="00093996"/>
    <w:rsid w:val="00093A80"/>
    <w:rsid w:val="00093AE1"/>
    <w:rsid w:val="00094607"/>
    <w:rsid w:val="000949B2"/>
    <w:rsid w:val="00094E37"/>
    <w:rsid w:val="00094EB9"/>
    <w:rsid w:val="00095777"/>
    <w:rsid w:val="00095955"/>
    <w:rsid w:val="00095A19"/>
    <w:rsid w:val="00095DD7"/>
    <w:rsid w:val="00095E2E"/>
    <w:rsid w:val="00096776"/>
    <w:rsid w:val="00096CB5"/>
    <w:rsid w:val="00096E25"/>
    <w:rsid w:val="00096FFA"/>
    <w:rsid w:val="0009706B"/>
    <w:rsid w:val="00097453"/>
    <w:rsid w:val="00097864"/>
    <w:rsid w:val="00097A69"/>
    <w:rsid w:val="00097BA3"/>
    <w:rsid w:val="00097E2F"/>
    <w:rsid w:val="000A080A"/>
    <w:rsid w:val="000A0C66"/>
    <w:rsid w:val="000A0CDB"/>
    <w:rsid w:val="000A0D97"/>
    <w:rsid w:val="000A0EF1"/>
    <w:rsid w:val="000A12E3"/>
    <w:rsid w:val="000A21E0"/>
    <w:rsid w:val="000A25EC"/>
    <w:rsid w:val="000A2697"/>
    <w:rsid w:val="000A2829"/>
    <w:rsid w:val="000A2961"/>
    <w:rsid w:val="000A2C83"/>
    <w:rsid w:val="000A2E09"/>
    <w:rsid w:val="000A2E5C"/>
    <w:rsid w:val="000A2E8B"/>
    <w:rsid w:val="000A2E93"/>
    <w:rsid w:val="000A3310"/>
    <w:rsid w:val="000A35CF"/>
    <w:rsid w:val="000A3625"/>
    <w:rsid w:val="000A3F43"/>
    <w:rsid w:val="000A4293"/>
    <w:rsid w:val="000A43BC"/>
    <w:rsid w:val="000A4738"/>
    <w:rsid w:val="000A4B69"/>
    <w:rsid w:val="000A562B"/>
    <w:rsid w:val="000A5941"/>
    <w:rsid w:val="000A5EC6"/>
    <w:rsid w:val="000A6221"/>
    <w:rsid w:val="000A622D"/>
    <w:rsid w:val="000A64C1"/>
    <w:rsid w:val="000A6A17"/>
    <w:rsid w:val="000A6C64"/>
    <w:rsid w:val="000A71FB"/>
    <w:rsid w:val="000A75FC"/>
    <w:rsid w:val="000A7679"/>
    <w:rsid w:val="000A78DB"/>
    <w:rsid w:val="000A7E6D"/>
    <w:rsid w:val="000A7E96"/>
    <w:rsid w:val="000B00D3"/>
    <w:rsid w:val="000B02F9"/>
    <w:rsid w:val="000B0319"/>
    <w:rsid w:val="000B0593"/>
    <w:rsid w:val="000B07A7"/>
    <w:rsid w:val="000B0813"/>
    <w:rsid w:val="000B0DDB"/>
    <w:rsid w:val="000B1021"/>
    <w:rsid w:val="000B117C"/>
    <w:rsid w:val="000B1185"/>
    <w:rsid w:val="000B1551"/>
    <w:rsid w:val="000B15F1"/>
    <w:rsid w:val="000B1A99"/>
    <w:rsid w:val="000B250C"/>
    <w:rsid w:val="000B259F"/>
    <w:rsid w:val="000B276B"/>
    <w:rsid w:val="000B2891"/>
    <w:rsid w:val="000B2982"/>
    <w:rsid w:val="000B29CF"/>
    <w:rsid w:val="000B2B82"/>
    <w:rsid w:val="000B2D76"/>
    <w:rsid w:val="000B2E88"/>
    <w:rsid w:val="000B30D8"/>
    <w:rsid w:val="000B3297"/>
    <w:rsid w:val="000B346D"/>
    <w:rsid w:val="000B34D8"/>
    <w:rsid w:val="000B3557"/>
    <w:rsid w:val="000B368A"/>
    <w:rsid w:val="000B373A"/>
    <w:rsid w:val="000B3BF4"/>
    <w:rsid w:val="000B3C68"/>
    <w:rsid w:val="000B3E64"/>
    <w:rsid w:val="000B4B74"/>
    <w:rsid w:val="000B4E46"/>
    <w:rsid w:val="000B5413"/>
    <w:rsid w:val="000B565A"/>
    <w:rsid w:val="000B5A79"/>
    <w:rsid w:val="000B5FAC"/>
    <w:rsid w:val="000B601E"/>
    <w:rsid w:val="000B61B5"/>
    <w:rsid w:val="000B62DF"/>
    <w:rsid w:val="000B68C8"/>
    <w:rsid w:val="000B6C4C"/>
    <w:rsid w:val="000B6C8A"/>
    <w:rsid w:val="000B7755"/>
    <w:rsid w:val="000B795E"/>
    <w:rsid w:val="000B7960"/>
    <w:rsid w:val="000B79FE"/>
    <w:rsid w:val="000B7EA3"/>
    <w:rsid w:val="000C0216"/>
    <w:rsid w:val="000C0286"/>
    <w:rsid w:val="000C0617"/>
    <w:rsid w:val="000C0655"/>
    <w:rsid w:val="000C06DA"/>
    <w:rsid w:val="000C0860"/>
    <w:rsid w:val="000C0D49"/>
    <w:rsid w:val="000C0EF1"/>
    <w:rsid w:val="000C0FCE"/>
    <w:rsid w:val="000C1019"/>
    <w:rsid w:val="000C18AF"/>
    <w:rsid w:val="000C1AC3"/>
    <w:rsid w:val="000C1D09"/>
    <w:rsid w:val="000C2072"/>
    <w:rsid w:val="000C20FD"/>
    <w:rsid w:val="000C2236"/>
    <w:rsid w:val="000C2E21"/>
    <w:rsid w:val="000C302A"/>
    <w:rsid w:val="000C306E"/>
    <w:rsid w:val="000C30CB"/>
    <w:rsid w:val="000C30D5"/>
    <w:rsid w:val="000C3471"/>
    <w:rsid w:val="000C3762"/>
    <w:rsid w:val="000C3E08"/>
    <w:rsid w:val="000C3EE1"/>
    <w:rsid w:val="000C3FF0"/>
    <w:rsid w:val="000C47C6"/>
    <w:rsid w:val="000C4A93"/>
    <w:rsid w:val="000C4ADF"/>
    <w:rsid w:val="000C4B58"/>
    <w:rsid w:val="000C4E70"/>
    <w:rsid w:val="000C5199"/>
    <w:rsid w:val="000C53D6"/>
    <w:rsid w:val="000C555B"/>
    <w:rsid w:val="000C5564"/>
    <w:rsid w:val="000C55DD"/>
    <w:rsid w:val="000C57A9"/>
    <w:rsid w:val="000C57C2"/>
    <w:rsid w:val="000C59C0"/>
    <w:rsid w:val="000C5BFF"/>
    <w:rsid w:val="000C5E22"/>
    <w:rsid w:val="000C5F39"/>
    <w:rsid w:val="000C603E"/>
    <w:rsid w:val="000C63A0"/>
    <w:rsid w:val="000C6524"/>
    <w:rsid w:val="000C67F8"/>
    <w:rsid w:val="000C68F0"/>
    <w:rsid w:val="000C6932"/>
    <w:rsid w:val="000C6A11"/>
    <w:rsid w:val="000C6A9A"/>
    <w:rsid w:val="000C7372"/>
    <w:rsid w:val="000D0104"/>
    <w:rsid w:val="000D01C2"/>
    <w:rsid w:val="000D0720"/>
    <w:rsid w:val="000D0931"/>
    <w:rsid w:val="000D0C8F"/>
    <w:rsid w:val="000D11B9"/>
    <w:rsid w:val="000D16EF"/>
    <w:rsid w:val="000D1D06"/>
    <w:rsid w:val="000D215B"/>
    <w:rsid w:val="000D22A9"/>
    <w:rsid w:val="000D2673"/>
    <w:rsid w:val="000D26A0"/>
    <w:rsid w:val="000D2714"/>
    <w:rsid w:val="000D2B23"/>
    <w:rsid w:val="000D3344"/>
    <w:rsid w:val="000D3902"/>
    <w:rsid w:val="000D3E9C"/>
    <w:rsid w:val="000D418F"/>
    <w:rsid w:val="000D45DE"/>
    <w:rsid w:val="000D460E"/>
    <w:rsid w:val="000D47E7"/>
    <w:rsid w:val="000D48A7"/>
    <w:rsid w:val="000D48F7"/>
    <w:rsid w:val="000D4A49"/>
    <w:rsid w:val="000D4DBB"/>
    <w:rsid w:val="000D4DE8"/>
    <w:rsid w:val="000D51EB"/>
    <w:rsid w:val="000D534A"/>
    <w:rsid w:val="000D5365"/>
    <w:rsid w:val="000D5D7E"/>
    <w:rsid w:val="000D5E59"/>
    <w:rsid w:val="000D616D"/>
    <w:rsid w:val="000D6185"/>
    <w:rsid w:val="000D61A5"/>
    <w:rsid w:val="000D62AE"/>
    <w:rsid w:val="000D63CC"/>
    <w:rsid w:val="000D6B3A"/>
    <w:rsid w:val="000D6BD3"/>
    <w:rsid w:val="000D6E19"/>
    <w:rsid w:val="000D6FEC"/>
    <w:rsid w:val="000D7A88"/>
    <w:rsid w:val="000D7F6F"/>
    <w:rsid w:val="000E0C75"/>
    <w:rsid w:val="000E0DE9"/>
    <w:rsid w:val="000E0EF6"/>
    <w:rsid w:val="000E17AD"/>
    <w:rsid w:val="000E195D"/>
    <w:rsid w:val="000E1BCC"/>
    <w:rsid w:val="000E2682"/>
    <w:rsid w:val="000E2814"/>
    <w:rsid w:val="000E2CE2"/>
    <w:rsid w:val="000E3008"/>
    <w:rsid w:val="000E3128"/>
    <w:rsid w:val="000E394B"/>
    <w:rsid w:val="000E3C0A"/>
    <w:rsid w:val="000E3DA2"/>
    <w:rsid w:val="000E4023"/>
    <w:rsid w:val="000E4028"/>
    <w:rsid w:val="000E43DE"/>
    <w:rsid w:val="000E4446"/>
    <w:rsid w:val="000E466F"/>
    <w:rsid w:val="000E4785"/>
    <w:rsid w:val="000E4C0B"/>
    <w:rsid w:val="000E4DCD"/>
    <w:rsid w:val="000E519D"/>
    <w:rsid w:val="000E570A"/>
    <w:rsid w:val="000E575E"/>
    <w:rsid w:val="000E5EFA"/>
    <w:rsid w:val="000E6303"/>
    <w:rsid w:val="000E66E9"/>
    <w:rsid w:val="000E67C5"/>
    <w:rsid w:val="000E6AC5"/>
    <w:rsid w:val="000E6F0D"/>
    <w:rsid w:val="000E7081"/>
    <w:rsid w:val="000E7236"/>
    <w:rsid w:val="000E7244"/>
    <w:rsid w:val="000E7925"/>
    <w:rsid w:val="000E7E64"/>
    <w:rsid w:val="000F0044"/>
    <w:rsid w:val="000F02DD"/>
    <w:rsid w:val="000F0E7E"/>
    <w:rsid w:val="000F10F5"/>
    <w:rsid w:val="000F125F"/>
    <w:rsid w:val="000F13BE"/>
    <w:rsid w:val="000F175D"/>
    <w:rsid w:val="000F1842"/>
    <w:rsid w:val="000F1916"/>
    <w:rsid w:val="000F1AB9"/>
    <w:rsid w:val="000F27EF"/>
    <w:rsid w:val="000F2E4A"/>
    <w:rsid w:val="000F3027"/>
    <w:rsid w:val="000F326F"/>
    <w:rsid w:val="000F32BE"/>
    <w:rsid w:val="000F34C5"/>
    <w:rsid w:val="000F391B"/>
    <w:rsid w:val="000F471F"/>
    <w:rsid w:val="000F4734"/>
    <w:rsid w:val="000F4A47"/>
    <w:rsid w:val="000F569C"/>
    <w:rsid w:val="000F5956"/>
    <w:rsid w:val="000F5E8F"/>
    <w:rsid w:val="000F62B3"/>
    <w:rsid w:val="000F637B"/>
    <w:rsid w:val="000F6799"/>
    <w:rsid w:val="000F6BC5"/>
    <w:rsid w:val="000F6DC7"/>
    <w:rsid w:val="000F7B24"/>
    <w:rsid w:val="000F7F45"/>
    <w:rsid w:val="001003E2"/>
    <w:rsid w:val="001013B2"/>
    <w:rsid w:val="001013B5"/>
    <w:rsid w:val="001017C9"/>
    <w:rsid w:val="001017ED"/>
    <w:rsid w:val="00101C20"/>
    <w:rsid w:val="00101CC6"/>
    <w:rsid w:val="00102261"/>
    <w:rsid w:val="0010253A"/>
    <w:rsid w:val="00102A10"/>
    <w:rsid w:val="00102ADB"/>
    <w:rsid w:val="00102B07"/>
    <w:rsid w:val="0010356E"/>
    <w:rsid w:val="00103639"/>
    <w:rsid w:val="00103656"/>
    <w:rsid w:val="001037C7"/>
    <w:rsid w:val="001037E8"/>
    <w:rsid w:val="00103ACB"/>
    <w:rsid w:val="00103B25"/>
    <w:rsid w:val="00104590"/>
    <w:rsid w:val="0010487D"/>
    <w:rsid w:val="00104CDD"/>
    <w:rsid w:val="001052FF"/>
    <w:rsid w:val="00105AD7"/>
    <w:rsid w:val="00105E6D"/>
    <w:rsid w:val="00106015"/>
    <w:rsid w:val="0010608A"/>
    <w:rsid w:val="0010638A"/>
    <w:rsid w:val="001063FD"/>
    <w:rsid w:val="001065B4"/>
    <w:rsid w:val="0010681B"/>
    <w:rsid w:val="00106C09"/>
    <w:rsid w:val="00106DDE"/>
    <w:rsid w:val="00107336"/>
    <w:rsid w:val="00107A9B"/>
    <w:rsid w:val="00107C8D"/>
    <w:rsid w:val="001100DE"/>
    <w:rsid w:val="00110888"/>
    <w:rsid w:val="00110A3D"/>
    <w:rsid w:val="00110B77"/>
    <w:rsid w:val="00110EC8"/>
    <w:rsid w:val="0011100D"/>
    <w:rsid w:val="001111EA"/>
    <w:rsid w:val="00111459"/>
    <w:rsid w:val="001119F3"/>
    <w:rsid w:val="00111A18"/>
    <w:rsid w:val="00111DAB"/>
    <w:rsid w:val="00111E1B"/>
    <w:rsid w:val="0011225F"/>
    <w:rsid w:val="00112E8C"/>
    <w:rsid w:val="00112E91"/>
    <w:rsid w:val="00113108"/>
    <w:rsid w:val="0011322C"/>
    <w:rsid w:val="001134C7"/>
    <w:rsid w:val="0011392B"/>
    <w:rsid w:val="001139B5"/>
    <w:rsid w:val="00113A97"/>
    <w:rsid w:val="00113B39"/>
    <w:rsid w:val="00113CEA"/>
    <w:rsid w:val="001141C6"/>
    <w:rsid w:val="0011429E"/>
    <w:rsid w:val="0011431F"/>
    <w:rsid w:val="001144FE"/>
    <w:rsid w:val="001149F5"/>
    <w:rsid w:val="00114C5D"/>
    <w:rsid w:val="00116173"/>
    <w:rsid w:val="0011624F"/>
    <w:rsid w:val="00117297"/>
    <w:rsid w:val="001176E8"/>
    <w:rsid w:val="00117CB0"/>
    <w:rsid w:val="00117DE3"/>
    <w:rsid w:val="00117F28"/>
    <w:rsid w:val="00120052"/>
    <w:rsid w:val="00120916"/>
    <w:rsid w:val="0012098E"/>
    <w:rsid w:val="00120A1A"/>
    <w:rsid w:val="00120A77"/>
    <w:rsid w:val="00120AB7"/>
    <w:rsid w:val="00120B89"/>
    <w:rsid w:val="00120E5C"/>
    <w:rsid w:val="00121016"/>
    <w:rsid w:val="001213E4"/>
    <w:rsid w:val="00121BBB"/>
    <w:rsid w:val="00121E96"/>
    <w:rsid w:val="00122245"/>
    <w:rsid w:val="00122F05"/>
    <w:rsid w:val="001234F8"/>
    <w:rsid w:val="001236D5"/>
    <w:rsid w:val="001237AE"/>
    <w:rsid w:val="00123863"/>
    <w:rsid w:val="00123D2B"/>
    <w:rsid w:val="00123DEA"/>
    <w:rsid w:val="00123F73"/>
    <w:rsid w:val="00124163"/>
    <w:rsid w:val="00124420"/>
    <w:rsid w:val="001244A1"/>
    <w:rsid w:val="001253C1"/>
    <w:rsid w:val="001254C2"/>
    <w:rsid w:val="001258EB"/>
    <w:rsid w:val="001260BD"/>
    <w:rsid w:val="00126309"/>
    <w:rsid w:val="00126582"/>
    <w:rsid w:val="00126CF0"/>
    <w:rsid w:val="00126DDE"/>
    <w:rsid w:val="00126F9F"/>
    <w:rsid w:val="00127030"/>
    <w:rsid w:val="001272F8"/>
    <w:rsid w:val="00127667"/>
    <w:rsid w:val="0012777E"/>
    <w:rsid w:val="00127DD6"/>
    <w:rsid w:val="0013020B"/>
    <w:rsid w:val="001303F7"/>
    <w:rsid w:val="00130A9F"/>
    <w:rsid w:val="00130ED1"/>
    <w:rsid w:val="00131697"/>
    <w:rsid w:val="001321AC"/>
    <w:rsid w:val="001324C0"/>
    <w:rsid w:val="001325BB"/>
    <w:rsid w:val="00132A68"/>
    <w:rsid w:val="00132C8D"/>
    <w:rsid w:val="00133319"/>
    <w:rsid w:val="001333CB"/>
    <w:rsid w:val="001339F8"/>
    <w:rsid w:val="00133D29"/>
    <w:rsid w:val="00133DF9"/>
    <w:rsid w:val="00133FAA"/>
    <w:rsid w:val="00133FBD"/>
    <w:rsid w:val="001341D9"/>
    <w:rsid w:val="001343B4"/>
    <w:rsid w:val="001343CA"/>
    <w:rsid w:val="00134742"/>
    <w:rsid w:val="00134774"/>
    <w:rsid w:val="00134C6C"/>
    <w:rsid w:val="00134DE7"/>
    <w:rsid w:val="00134FCA"/>
    <w:rsid w:val="0013523F"/>
    <w:rsid w:val="0013534A"/>
    <w:rsid w:val="001355B1"/>
    <w:rsid w:val="00135AF7"/>
    <w:rsid w:val="00135B74"/>
    <w:rsid w:val="00135BE1"/>
    <w:rsid w:val="0013664E"/>
    <w:rsid w:val="00136C1C"/>
    <w:rsid w:val="00136CB7"/>
    <w:rsid w:val="00136D9D"/>
    <w:rsid w:val="001373A9"/>
    <w:rsid w:val="00137A15"/>
    <w:rsid w:val="00140547"/>
    <w:rsid w:val="00140CFA"/>
    <w:rsid w:val="00141225"/>
    <w:rsid w:val="00141A60"/>
    <w:rsid w:val="00141ABE"/>
    <w:rsid w:val="00142324"/>
    <w:rsid w:val="00142A4F"/>
    <w:rsid w:val="001432DD"/>
    <w:rsid w:val="001435DE"/>
    <w:rsid w:val="001438AE"/>
    <w:rsid w:val="00143C00"/>
    <w:rsid w:val="00143CAC"/>
    <w:rsid w:val="00143F80"/>
    <w:rsid w:val="00144227"/>
    <w:rsid w:val="0014433C"/>
    <w:rsid w:val="00144AA5"/>
    <w:rsid w:val="00145164"/>
    <w:rsid w:val="0014560F"/>
    <w:rsid w:val="00145922"/>
    <w:rsid w:val="00145949"/>
    <w:rsid w:val="001461FC"/>
    <w:rsid w:val="0014620C"/>
    <w:rsid w:val="0014670A"/>
    <w:rsid w:val="00146793"/>
    <w:rsid w:val="00146F05"/>
    <w:rsid w:val="001475DB"/>
    <w:rsid w:val="00147D82"/>
    <w:rsid w:val="0015000F"/>
    <w:rsid w:val="00150135"/>
    <w:rsid w:val="00150898"/>
    <w:rsid w:val="0015102C"/>
    <w:rsid w:val="001511C7"/>
    <w:rsid w:val="001517C6"/>
    <w:rsid w:val="00151835"/>
    <w:rsid w:val="00151889"/>
    <w:rsid w:val="00151FC9"/>
    <w:rsid w:val="001521DA"/>
    <w:rsid w:val="0015231B"/>
    <w:rsid w:val="001526B1"/>
    <w:rsid w:val="001529E6"/>
    <w:rsid w:val="00152D63"/>
    <w:rsid w:val="00153189"/>
    <w:rsid w:val="001532F6"/>
    <w:rsid w:val="0015348A"/>
    <w:rsid w:val="00153717"/>
    <w:rsid w:val="001539C8"/>
    <w:rsid w:val="00153B61"/>
    <w:rsid w:val="0015480A"/>
    <w:rsid w:val="00154870"/>
    <w:rsid w:val="00154AF8"/>
    <w:rsid w:val="00155135"/>
    <w:rsid w:val="00155522"/>
    <w:rsid w:val="001555E5"/>
    <w:rsid w:val="00155644"/>
    <w:rsid w:val="0015591A"/>
    <w:rsid w:val="00155E82"/>
    <w:rsid w:val="0015649A"/>
    <w:rsid w:val="00156795"/>
    <w:rsid w:val="00156B99"/>
    <w:rsid w:val="00156EFD"/>
    <w:rsid w:val="001579A8"/>
    <w:rsid w:val="00157A9E"/>
    <w:rsid w:val="00157E3C"/>
    <w:rsid w:val="00157EA7"/>
    <w:rsid w:val="001608C8"/>
    <w:rsid w:val="00160CA8"/>
    <w:rsid w:val="00160ECE"/>
    <w:rsid w:val="00161069"/>
    <w:rsid w:val="001611D1"/>
    <w:rsid w:val="001613D0"/>
    <w:rsid w:val="0016171E"/>
    <w:rsid w:val="00161856"/>
    <w:rsid w:val="00161AD2"/>
    <w:rsid w:val="00161B43"/>
    <w:rsid w:val="00161C26"/>
    <w:rsid w:val="00162162"/>
    <w:rsid w:val="0016238D"/>
    <w:rsid w:val="00162816"/>
    <w:rsid w:val="00162830"/>
    <w:rsid w:val="00162975"/>
    <w:rsid w:val="00162C3C"/>
    <w:rsid w:val="0016374A"/>
    <w:rsid w:val="001638B7"/>
    <w:rsid w:val="001638F8"/>
    <w:rsid w:val="00163AD2"/>
    <w:rsid w:val="00163C16"/>
    <w:rsid w:val="00163D23"/>
    <w:rsid w:val="00163DB1"/>
    <w:rsid w:val="00163E82"/>
    <w:rsid w:val="00164709"/>
    <w:rsid w:val="001648CB"/>
    <w:rsid w:val="00164A04"/>
    <w:rsid w:val="00164A18"/>
    <w:rsid w:val="00164A81"/>
    <w:rsid w:val="00164ACC"/>
    <w:rsid w:val="00164BB1"/>
    <w:rsid w:val="00164E58"/>
    <w:rsid w:val="001650A6"/>
    <w:rsid w:val="0016513F"/>
    <w:rsid w:val="00165235"/>
    <w:rsid w:val="00165250"/>
    <w:rsid w:val="001653CB"/>
    <w:rsid w:val="001656C5"/>
    <w:rsid w:val="001656ED"/>
    <w:rsid w:val="00165E8B"/>
    <w:rsid w:val="00166381"/>
    <w:rsid w:val="001663C2"/>
    <w:rsid w:val="001664A9"/>
    <w:rsid w:val="00166963"/>
    <w:rsid w:val="00166C13"/>
    <w:rsid w:val="00166F2F"/>
    <w:rsid w:val="0016716A"/>
    <w:rsid w:val="0016786B"/>
    <w:rsid w:val="001679D3"/>
    <w:rsid w:val="00167C94"/>
    <w:rsid w:val="00170671"/>
    <w:rsid w:val="0017079F"/>
    <w:rsid w:val="00170FD0"/>
    <w:rsid w:val="00170FFB"/>
    <w:rsid w:val="00171697"/>
    <w:rsid w:val="00171A30"/>
    <w:rsid w:val="00171A5E"/>
    <w:rsid w:val="0017226E"/>
    <w:rsid w:val="00172A72"/>
    <w:rsid w:val="00172E9D"/>
    <w:rsid w:val="00172F08"/>
    <w:rsid w:val="001735B6"/>
    <w:rsid w:val="00173927"/>
    <w:rsid w:val="00173B93"/>
    <w:rsid w:val="00173D32"/>
    <w:rsid w:val="00174178"/>
    <w:rsid w:val="00174546"/>
    <w:rsid w:val="001746C8"/>
    <w:rsid w:val="00174734"/>
    <w:rsid w:val="00174775"/>
    <w:rsid w:val="00174FF5"/>
    <w:rsid w:val="001752CB"/>
    <w:rsid w:val="00175440"/>
    <w:rsid w:val="00175450"/>
    <w:rsid w:val="001758F4"/>
    <w:rsid w:val="001759D7"/>
    <w:rsid w:val="00175ABF"/>
    <w:rsid w:val="001764D7"/>
    <w:rsid w:val="00176AFD"/>
    <w:rsid w:val="00176C62"/>
    <w:rsid w:val="00177C0D"/>
    <w:rsid w:val="00177E05"/>
    <w:rsid w:val="001800EF"/>
    <w:rsid w:val="001803C9"/>
    <w:rsid w:val="001805C4"/>
    <w:rsid w:val="00180893"/>
    <w:rsid w:val="001808D2"/>
    <w:rsid w:val="00180F49"/>
    <w:rsid w:val="0018150A"/>
    <w:rsid w:val="00181971"/>
    <w:rsid w:val="00181A62"/>
    <w:rsid w:val="00181F33"/>
    <w:rsid w:val="00182238"/>
    <w:rsid w:val="001829DC"/>
    <w:rsid w:val="001835DD"/>
    <w:rsid w:val="00183607"/>
    <w:rsid w:val="00183B02"/>
    <w:rsid w:val="001842D7"/>
    <w:rsid w:val="00184A56"/>
    <w:rsid w:val="00184B05"/>
    <w:rsid w:val="00184B63"/>
    <w:rsid w:val="00184BF9"/>
    <w:rsid w:val="00184D8F"/>
    <w:rsid w:val="00184E7C"/>
    <w:rsid w:val="00184E85"/>
    <w:rsid w:val="00184F6E"/>
    <w:rsid w:val="00185313"/>
    <w:rsid w:val="00185359"/>
    <w:rsid w:val="001856A1"/>
    <w:rsid w:val="00185ADF"/>
    <w:rsid w:val="00186456"/>
    <w:rsid w:val="001864B0"/>
    <w:rsid w:val="0018661D"/>
    <w:rsid w:val="00186651"/>
    <w:rsid w:val="0018687E"/>
    <w:rsid w:val="001868FB"/>
    <w:rsid w:val="001869FE"/>
    <w:rsid w:val="00186BEE"/>
    <w:rsid w:val="00186E99"/>
    <w:rsid w:val="001870CA"/>
    <w:rsid w:val="001874B5"/>
    <w:rsid w:val="00187606"/>
    <w:rsid w:val="00187976"/>
    <w:rsid w:val="001904FA"/>
    <w:rsid w:val="00190C26"/>
    <w:rsid w:val="00190EA6"/>
    <w:rsid w:val="00191217"/>
    <w:rsid w:val="001912AA"/>
    <w:rsid w:val="00191B5D"/>
    <w:rsid w:val="001920B5"/>
    <w:rsid w:val="001921B8"/>
    <w:rsid w:val="001922FA"/>
    <w:rsid w:val="00192719"/>
    <w:rsid w:val="00192885"/>
    <w:rsid w:val="001928F9"/>
    <w:rsid w:val="00192CE7"/>
    <w:rsid w:val="00193522"/>
    <w:rsid w:val="0019353D"/>
    <w:rsid w:val="00193595"/>
    <w:rsid w:val="00193895"/>
    <w:rsid w:val="00193C80"/>
    <w:rsid w:val="00193D21"/>
    <w:rsid w:val="0019423F"/>
    <w:rsid w:val="00194408"/>
    <w:rsid w:val="00194474"/>
    <w:rsid w:val="00194556"/>
    <w:rsid w:val="00194968"/>
    <w:rsid w:val="00195311"/>
    <w:rsid w:val="001953FF"/>
    <w:rsid w:val="00195479"/>
    <w:rsid w:val="00195C6B"/>
    <w:rsid w:val="00195D43"/>
    <w:rsid w:val="00195D45"/>
    <w:rsid w:val="00195FA2"/>
    <w:rsid w:val="00196166"/>
    <w:rsid w:val="00196208"/>
    <w:rsid w:val="0019656A"/>
    <w:rsid w:val="001968ED"/>
    <w:rsid w:val="0019702A"/>
    <w:rsid w:val="00197375"/>
    <w:rsid w:val="001976B3"/>
    <w:rsid w:val="001A018A"/>
    <w:rsid w:val="001A0349"/>
    <w:rsid w:val="001A0A7B"/>
    <w:rsid w:val="001A0A95"/>
    <w:rsid w:val="001A0A9B"/>
    <w:rsid w:val="001A0B42"/>
    <w:rsid w:val="001A0CAC"/>
    <w:rsid w:val="001A147C"/>
    <w:rsid w:val="001A166A"/>
    <w:rsid w:val="001A182D"/>
    <w:rsid w:val="001A1BF2"/>
    <w:rsid w:val="001A1D2E"/>
    <w:rsid w:val="001A274F"/>
    <w:rsid w:val="001A275A"/>
    <w:rsid w:val="001A29F5"/>
    <w:rsid w:val="001A3085"/>
    <w:rsid w:val="001A3864"/>
    <w:rsid w:val="001A38A1"/>
    <w:rsid w:val="001A3C84"/>
    <w:rsid w:val="001A3E49"/>
    <w:rsid w:val="001A43A2"/>
    <w:rsid w:val="001A44B4"/>
    <w:rsid w:val="001A4792"/>
    <w:rsid w:val="001A4F48"/>
    <w:rsid w:val="001A51BC"/>
    <w:rsid w:val="001A5744"/>
    <w:rsid w:val="001A5AA2"/>
    <w:rsid w:val="001A5B83"/>
    <w:rsid w:val="001A5F85"/>
    <w:rsid w:val="001A61C8"/>
    <w:rsid w:val="001A693A"/>
    <w:rsid w:val="001A6CE9"/>
    <w:rsid w:val="001A7CBB"/>
    <w:rsid w:val="001A7D78"/>
    <w:rsid w:val="001B05B3"/>
    <w:rsid w:val="001B05C4"/>
    <w:rsid w:val="001B069B"/>
    <w:rsid w:val="001B06EF"/>
    <w:rsid w:val="001B11B4"/>
    <w:rsid w:val="001B1280"/>
    <w:rsid w:val="001B15CE"/>
    <w:rsid w:val="001B16DE"/>
    <w:rsid w:val="001B1767"/>
    <w:rsid w:val="001B182D"/>
    <w:rsid w:val="001B1890"/>
    <w:rsid w:val="001B1DD4"/>
    <w:rsid w:val="001B207D"/>
    <w:rsid w:val="001B23CD"/>
    <w:rsid w:val="001B2477"/>
    <w:rsid w:val="001B257C"/>
    <w:rsid w:val="001B2812"/>
    <w:rsid w:val="001B2F0C"/>
    <w:rsid w:val="001B3109"/>
    <w:rsid w:val="001B3204"/>
    <w:rsid w:val="001B3433"/>
    <w:rsid w:val="001B35EF"/>
    <w:rsid w:val="001B3D56"/>
    <w:rsid w:val="001B3DDC"/>
    <w:rsid w:val="001B3EC2"/>
    <w:rsid w:val="001B41D0"/>
    <w:rsid w:val="001B428F"/>
    <w:rsid w:val="001B43A4"/>
    <w:rsid w:val="001B43B5"/>
    <w:rsid w:val="001B453E"/>
    <w:rsid w:val="001B46A9"/>
    <w:rsid w:val="001B48B9"/>
    <w:rsid w:val="001B4E4D"/>
    <w:rsid w:val="001B5743"/>
    <w:rsid w:val="001B5DFA"/>
    <w:rsid w:val="001B68A9"/>
    <w:rsid w:val="001B7112"/>
    <w:rsid w:val="001B775B"/>
    <w:rsid w:val="001B786A"/>
    <w:rsid w:val="001B7955"/>
    <w:rsid w:val="001B79FB"/>
    <w:rsid w:val="001B7FAE"/>
    <w:rsid w:val="001C00E2"/>
    <w:rsid w:val="001C061C"/>
    <w:rsid w:val="001C0BE6"/>
    <w:rsid w:val="001C1364"/>
    <w:rsid w:val="001C13BC"/>
    <w:rsid w:val="001C158C"/>
    <w:rsid w:val="001C16F8"/>
    <w:rsid w:val="001C1CB6"/>
    <w:rsid w:val="001C1D51"/>
    <w:rsid w:val="001C1E42"/>
    <w:rsid w:val="001C2386"/>
    <w:rsid w:val="001C27A0"/>
    <w:rsid w:val="001C2870"/>
    <w:rsid w:val="001C2A61"/>
    <w:rsid w:val="001C2AB3"/>
    <w:rsid w:val="001C30D9"/>
    <w:rsid w:val="001C3431"/>
    <w:rsid w:val="001C34A0"/>
    <w:rsid w:val="001C39F3"/>
    <w:rsid w:val="001C3EDD"/>
    <w:rsid w:val="001C45AB"/>
    <w:rsid w:val="001C45E1"/>
    <w:rsid w:val="001C4802"/>
    <w:rsid w:val="001C4943"/>
    <w:rsid w:val="001C4B9B"/>
    <w:rsid w:val="001C63C2"/>
    <w:rsid w:val="001C6948"/>
    <w:rsid w:val="001C6F80"/>
    <w:rsid w:val="001C7381"/>
    <w:rsid w:val="001C7850"/>
    <w:rsid w:val="001D0178"/>
    <w:rsid w:val="001D0596"/>
    <w:rsid w:val="001D05EA"/>
    <w:rsid w:val="001D0822"/>
    <w:rsid w:val="001D0855"/>
    <w:rsid w:val="001D0B46"/>
    <w:rsid w:val="001D0B96"/>
    <w:rsid w:val="001D0CEC"/>
    <w:rsid w:val="001D0DB1"/>
    <w:rsid w:val="001D1010"/>
    <w:rsid w:val="001D1190"/>
    <w:rsid w:val="001D1F38"/>
    <w:rsid w:val="001D22BC"/>
    <w:rsid w:val="001D26CE"/>
    <w:rsid w:val="001D2859"/>
    <w:rsid w:val="001D29B1"/>
    <w:rsid w:val="001D2B04"/>
    <w:rsid w:val="001D2DDB"/>
    <w:rsid w:val="001D3008"/>
    <w:rsid w:val="001D30D0"/>
    <w:rsid w:val="001D3A7D"/>
    <w:rsid w:val="001D40F8"/>
    <w:rsid w:val="001D4DED"/>
    <w:rsid w:val="001D4EEE"/>
    <w:rsid w:val="001D54BA"/>
    <w:rsid w:val="001D56A3"/>
    <w:rsid w:val="001D57A9"/>
    <w:rsid w:val="001D59D6"/>
    <w:rsid w:val="001D5BC6"/>
    <w:rsid w:val="001D5E1C"/>
    <w:rsid w:val="001D5EFF"/>
    <w:rsid w:val="001D6041"/>
    <w:rsid w:val="001D6323"/>
    <w:rsid w:val="001D698B"/>
    <w:rsid w:val="001D69D1"/>
    <w:rsid w:val="001D70A8"/>
    <w:rsid w:val="001D7214"/>
    <w:rsid w:val="001D7355"/>
    <w:rsid w:val="001D7383"/>
    <w:rsid w:val="001D75F5"/>
    <w:rsid w:val="001D76F1"/>
    <w:rsid w:val="001D7777"/>
    <w:rsid w:val="001D79EA"/>
    <w:rsid w:val="001D7D24"/>
    <w:rsid w:val="001E01CA"/>
    <w:rsid w:val="001E0202"/>
    <w:rsid w:val="001E02F9"/>
    <w:rsid w:val="001E04CF"/>
    <w:rsid w:val="001E0905"/>
    <w:rsid w:val="001E0986"/>
    <w:rsid w:val="001E1750"/>
    <w:rsid w:val="001E1C32"/>
    <w:rsid w:val="001E1CA0"/>
    <w:rsid w:val="001E22EB"/>
    <w:rsid w:val="001E258F"/>
    <w:rsid w:val="001E2E09"/>
    <w:rsid w:val="001E3003"/>
    <w:rsid w:val="001E330E"/>
    <w:rsid w:val="001E34E0"/>
    <w:rsid w:val="001E39D3"/>
    <w:rsid w:val="001E3B9B"/>
    <w:rsid w:val="001E3C20"/>
    <w:rsid w:val="001E3F5E"/>
    <w:rsid w:val="001E4029"/>
    <w:rsid w:val="001E405F"/>
    <w:rsid w:val="001E430C"/>
    <w:rsid w:val="001E4435"/>
    <w:rsid w:val="001E4866"/>
    <w:rsid w:val="001E4B8D"/>
    <w:rsid w:val="001E4D35"/>
    <w:rsid w:val="001E51C0"/>
    <w:rsid w:val="001E5AEE"/>
    <w:rsid w:val="001E5F8D"/>
    <w:rsid w:val="001E5FC1"/>
    <w:rsid w:val="001E611B"/>
    <w:rsid w:val="001E67D8"/>
    <w:rsid w:val="001E6B67"/>
    <w:rsid w:val="001E6C91"/>
    <w:rsid w:val="001E7518"/>
    <w:rsid w:val="001E7825"/>
    <w:rsid w:val="001F00AD"/>
    <w:rsid w:val="001F17F5"/>
    <w:rsid w:val="001F194F"/>
    <w:rsid w:val="001F1A0C"/>
    <w:rsid w:val="001F2374"/>
    <w:rsid w:val="001F2545"/>
    <w:rsid w:val="001F2853"/>
    <w:rsid w:val="001F2945"/>
    <w:rsid w:val="001F2A23"/>
    <w:rsid w:val="001F2B16"/>
    <w:rsid w:val="001F2ED6"/>
    <w:rsid w:val="001F3266"/>
    <w:rsid w:val="001F34A8"/>
    <w:rsid w:val="001F34ED"/>
    <w:rsid w:val="001F363A"/>
    <w:rsid w:val="001F372D"/>
    <w:rsid w:val="001F3731"/>
    <w:rsid w:val="001F3741"/>
    <w:rsid w:val="001F3997"/>
    <w:rsid w:val="001F3FD9"/>
    <w:rsid w:val="001F431A"/>
    <w:rsid w:val="001F492E"/>
    <w:rsid w:val="001F4970"/>
    <w:rsid w:val="001F49D9"/>
    <w:rsid w:val="001F49EA"/>
    <w:rsid w:val="001F4C0B"/>
    <w:rsid w:val="001F54A6"/>
    <w:rsid w:val="001F54C2"/>
    <w:rsid w:val="001F56C9"/>
    <w:rsid w:val="001F5B92"/>
    <w:rsid w:val="001F5CAA"/>
    <w:rsid w:val="001F5D6C"/>
    <w:rsid w:val="001F5FD5"/>
    <w:rsid w:val="001F6024"/>
    <w:rsid w:val="001F6507"/>
    <w:rsid w:val="001F693E"/>
    <w:rsid w:val="001F6AA4"/>
    <w:rsid w:val="001F7639"/>
    <w:rsid w:val="00200176"/>
    <w:rsid w:val="0020086C"/>
    <w:rsid w:val="00200905"/>
    <w:rsid w:val="0020106B"/>
    <w:rsid w:val="002010A1"/>
    <w:rsid w:val="002011CC"/>
    <w:rsid w:val="0020158C"/>
    <w:rsid w:val="002017EE"/>
    <w:rsid w:val="002019C7"/>
    <w:rsid w:val="002019EC"/>
    <w:rsid w:val="00201BAB"/>
    <w:rsid w:val="00201C27"/>
    <w:rsid w:val="0020203B"/>
    <w:rsid w:val="00202158"/>
    <w:rsid w:val="0020294A"/>
    <w:rsid w:val="00202C19"/>
    <w:rsid w:val="00202FA1"/>
    <w:rsid w:val="00203661"/>
    <w:rsid w:val="00203948"/>
    <w:rsid w:val="00203C08"/>
    <w:rsid w:val="00203C30"/>
    <w:rsid w:val="00203CB9"/>
    <w:rsid w:val="002040BF"/>
    <w:rsid w:val="00204A53"/>
    <w:rsid w:val="00204A94"/>
    <w:rsid w:val="0020527E"/>
    <w:rsid w:val="002055E7"/>
    <w:rsid w:val="00205755"/>
    <w:rsid w:val="002057B8"/>
    <w:rsid w:val="002057F6"/>
    <w:rsid w:val="00206009"/>
    <w:rsid w:val="0020698C"/>
    <w:rsid w:val="00206A27"/>
    <w:rsid w:val="00206CED"/>
    <w:rsid w:val="00206D9D"/>
    <w:rsid w:val="00206F2A"/>
    <w:rsid w:val="00206F4A"/>
    <w:rsid w:val="002074D5"/>
    <w:rsid w:val="00207566"/>
    <w:rsid w:val="00207593"/>
    <w:rsid w:val="002079C6"/>
    <w:rsid w:val="00207D64"/>
    <w:rsid w:val="00210499"/>
    <w:rsid w:val="002104D9"/>
    <w:rsid w:val="00210E7F"/>
    <w:rsid w:val="00210E9E"/>
    <w:rsid w:val="0021144F"/>
    <w:rsid w:val="00211E2A"/>
    <w:rsid w:val="00211F67"/>
    <w:rsid w:val="00212390"/>
    <w:rsid w:val="002124CC"/>
    <w:rsid w:val="00212697"/>
    <w:rsid w:val="0021280F"/>
    <w:rsid w:val="00212CB7"/>
    <w:rsid w:val="00212EB2"/>
    <w:rsid w:val="002130E8"/>
    <w:rsid w:val="002134C9"/>
    <w:rsid w:val="002134E1"/>
    <w:rsid w:val="00213686"/>
    <w:rsid w:val="00213B62"/>
    <w:rsid w:val="00213E70"/>
    <w:rsid w:val="0021407B"/>
    <w:rsid w:val="0021407C"/>
    <w:rsid w:val="002142D1"/>
    <w:rsid w:val="00214421"/>
    <w:rsid w:val="00214535"/>
    <w:rsid w:val="00214E1D"/>
    <w:rsid w:val="00215643"/>
    <w:rsid w:val="00215BFD"/>
    <w:rsid w:val="00215F36"/>
    <w:rsid w:val="00215FE6"/>
    <w:rsid w:val="0021634E"/>
    <w:rsid w:val="0021657C"/>
    <w:rsid w:val="00216AFC"/>
    <w:rsid w:val="00217397"/>
    <w:rsid w:val="0021772B"/>
    <w:rsid w:val="002178C0"/>
    <w:rsid w:val="0021791D"/>
    <w:rsid w:val="00217941"/>
    <w:rsid w:val="00217DFD"/>
    <w:rsid w:val="00217E45"/>
    <w:rsid w:val="002205EA"/>
    <w:rsid w:val="002207AE"/>
    <w:rsid w:val="00220A84"/>
    <w:rsid w:val="00220DBA"/>
    <w:rsid w:val="0022110D"/>
    <w:rsid w:val="00221CE7"/>
    <w:rsid w:val="00221F24"/>
    <w:rsid w:val="002227A0"/>
    <w:rsid w:val="00222918"/>
    <w:rsid w:val="00222C2A"/>
    <w:rsid w:val="0022344C"/>
    <w:rsid w:val="00223715"/>
    <w:rsid w:val="00223AA6"/>
    <w:rsid w:val="0022438B"/>
    <w:rsid w:val="0022475B"/>
    <w:rsid w:val="00224CE0"/>
    <w:rsid w:val="00225028"/>
    <w:rsid w:val="002256D4"/>
    <w:rsid w:val="00225A5A"/>
    <w:rsid w:val="00225DC4"/>
    <w:rsid w:val="00226680"/>
    <w:rsid w:val="00226BD5"/>
    <w:rsid w:val="00226F44"/>
    <w:rsid w:val="00227170"/>
    <w:rsid w:val="00227297"/>
    <w:rsid w:val="00227579"/>
    <w:rsid w:val="002275B2"/>
    <w:rsid w:val="0022777A"/>
    <w:rsid w:val="00227952"/>
    <w:rsid w:val="00227C17"/>
    <w:rsid w:val="00227C20"/>
    <w:rsid w:val="00227EB4"/>
    <w:rsid w:val="00230135"/>
    <w:rsid w:val="00230188"/>
    <w:rsid w:val="002302B4"/>
    <w:rsid w:val="002307EE"/>
    <w:rsid w:val="002308EF"/>
    <w:rsid w:val="00230E2C"/>
    <w:rsid w:val="002311E0"/>
    <w:rsid w:val="0023142C"/>
    <w:rsid w:val="002315ED"/>
    <w:rsid w:val="00231D26"/>
    <w:rsid w:val="0023216F"/>
    <w:rsid w:val="0023229B"/>
    <w:rsid w:val="00232366"/>
    <w:rsid w:val="002323CD"/>
    <w:rsid w:val="00232689"/>
    <w:rsid w:val="002329D4"/>
    <w:rsid w:val="00232A30"/>
    <w:rsid w:val="00232BBE"/>
    <w:rsid w:val="00232C01"/>
    <w:rsid w:val="00232DB6"/>
    <w:rsid w:val="002332CB"/>
    <w:rsid w:val="00233825"/>
    <w:rsid w:val="00233AA4"/>
    <w:rsid w:val="00233D55"/>
    <w:rsid w:val="00234050"/>
    <w:rsid w:val="00234240"/>
    <w:rsid w:val="00234DC2"/>
    <w:rsid w:val="002350F5"/>
    <w:rsid w:val="0023583C"/>
    <w:rsid w:val="00235B8E"/>
    <w:rsid w:val="00235FAB"/>
    <w:rsid w:val="002364A4"/>
    <w:rsid w:val="00236552"/>
    <w:rsid w:val="00236686"/>
    <w:rsid w:val="00236CE5"/>
    <w:rsid w:val="00236D7E"/>
    <w:rsid w:val="00237062"/>
    <w:rsid w:val="0023785D"/>
    <w:rsid w:val="00237D89"/>
    <w:rsid w:val="00237F40"/>
    <w:rsid w:val="00237FB4"/>
    <w:rsid w:val="00240D8E"/>
    <w:rsid w:val="00241170"/>
    <w:rsid w:val="0024118C"/>
    <w:rsid w:val="002411AD"/>
    <w:rsid w:val="00241258"/>
    <w:rsid w:val="00241B97"/>
    <w:rsid w:val="0024233F"/>
    <w:rsid w:val="0024301D"/>
    <w:rsid w:val="00243033"/>
    <w:rsid w:val="00243068"/>
    <w:rsid w:val="0024347F"/>
    <w:rsid w:val="00243517"/>
    <w:rsid w:val="00243553"/>
    <w:rsid w:val="002437C3"/>
    <w:rsid w:val="00243D72"/>
    <w:rsid w:val="00243F32"/>
    <w:rsid w:val="00244217"/>
    <w:rsid w:val="002443B4"/>
    <w:rsid w:val="002446FF"/>
    <w:rsid w:val="00244DA3"/>
    <w:rsid w:val="00244E21"/>
    <w:rsid w:val="00244E3A"/>
    <w:rsid w:val="00245237"/>
    <w:rsid w:val="0024523B"/>
    <w:rsid w:val="0024563B"/>
    <w:rsid w:val="00245740"/>
    <w:rsid w:val="0024590A"/>
    <w:rsid w:val="00245A82"/>
    <w:rsid w:val="00245D50"/>
    <w:rsid w:val="00245D55"/>
    <w:rsid w:val="00245EA8"/>
    <w:rsid w:val="00246872"/>
    <w:rsid w:val="00246B1C"/>
    <w:rsid w:val="00246CA4"/>
    <w:rsid w:val="00247260"/>
    <w:rsid w:val="002476E7"/>
    <w:rsid w:val="00250003"/>
    <w:rsid w:val="0025024D"/>
    <w:rsid w:val="00250477"/>
    <w:rsid w:val="00250DE5"/>
    <w:rsid w:val="00251091"/>
    <w:rsid w:val="002512BC"/>
    <w:rsid w:val="00251EAE"/>
    <w:rsid w:val="00251F1A"/>
    <w:rsid w:val="002520DA"/>
    <w:rsid w:val="0025240C"/>
    <w:rsid w:val="002528B3"/>
    <w:rsid w:val="00252A28"/>
    <w:rsid w:val="00252D7F"/>
    <w:rsid w:val="0025344E"/>
    <w:rsid w:val="0025376E"/>
    <w:rsid w:val="00253B83"/>
    <w:rsid w:val="00254E11"/>
    <w:rsid w:val="00254F79"/>
    <w:rsid w:val="00254FFC"/>
    <w:rsid w:val="002551AF"/>
    <w:rsid w:val="00255526"/>
    <w:rsid w:val="00255527"/>
    <w:rsid w:val="002556A5"/>
    <w:rsid w:val="00255769"/>
    <w:rsid w:val="002558ED"/>
    <w:rsid w:val="002559E8"/>
    <w:rsid w:val="002561D9"/>
    <w:rsid w:val="002562C7"/>
    <w:rsid w:val="00256EA1"/>
    <w:rsid w:val="00256FC7"/>
    <w:rsid w:val="002572FB"/>
    <w:rsid w:val="002573F9"/>
    <w:rsid w:val="00257802"/>
    <w:rsid w:val="002579F0"/>
    <w:rsid w:val="00257ADE"/>
    <w:rsid w:val="00257D3D"/>
    <w:rsid w:val="002603A7"/>
    <w:rsid w:val="002605B4"/>
    <w:rsid w:val="00261510"/>
    <w:rsid w:val="00261ED7"/>
    <w:rsid w:val="002623FD"/>
    <w:rsid w:val="0026259E"/>
    <w:rsid w:val="00262803"/>
    <w:rsid w:val="0026284D"/>
    <w:rsid w:val="00262917"/>
    <w:rsid w:val="00262EAB"/>
    <w:rsid w:val="00262F02"/>
    <w:rsid w:val="00263040"/>
    <w:rsid w:val="00263834"/>
    <w:rsid w:val="00263C39"/>
    <w:rsid w:val="00263D57"/>
    <w:rsid w:val="00263DDB"/>
    <w:rsid w:val="00264229"/>
    <w:rsid w:val="002650B2"/>
    <w:rsid w:val="002653E1"/>
    <w:rsid w:val="002653FE"/>
    <w:rsid w:val="002654D7"/>
    <w:rsid w:val="0026550C"/>
    <w:rsid w:val="00265852"/>
    <w:rsid w:val="002658AF"/>
    <w:rsid w:val="00265902"/>
    <w:rsid w:val="00265C62"/>
    <w:rsid w:val="00266033"/>
    <w:rsid w:val="002668FA"/>
    <w:rsid w:val="002669EA"/>
    <w:rsid w:val="00267119"/>
    <w:rsid w:val="002672A9"/>
    <w:rsid w:val="002672E2"/>
    <w:rsid w:val="0026785E"/>
    <w:rsid w:val="002679F5"/>
    <w:rsid w:val="00267B2F"/>
    <w:rsid w:val="0027041A"/>
    <w:rsid w:val="0027077A"/>
    <w:rsid w:val="00270845"/>
    <w:rsid w:val="00270AAA"/>
    <w:rsid w:val="00270BCC"/>
    <w:rsid w:val="0027122D"/>
    <w:rsid w:val="002718F6"/>
    <w:rsid w:val="00271B80"/>
    <w:rsid w:val="0027236D"/>
    <w:rsid w:val="002725A5"/>
    <w:rsid w:val="00273099"/>
    <w:rsid w:val="002730A0"/>
    <w:rsid w:val="002730D7"/>
    <w:rsid w:val="0027315A"/>
    <w:rsid w:val="0027458A"/>
    <w:rsid w:val="00274B1F"/>
    <w:rsid w:val="00274B5D"/>
    <w:rsid w:val="00274E03"/>
    <w:rsid w:val="00275C34"/>
    <w:rsid w:val="00276274"/>
    <w:rsid w:val="002762A6"/>
    <w:rsid w:val="00276382"/>
    <w:rsid w:val="00276B87"/>
    <w:rsid w:val="00276E4A"/>
    <w:rsid w:val="002772D8"/>
    <w:rsid w:val="002801F1"/>
    <w:rsid w:val="00280455"/>
    <w:rsid w:val="00280540"/>
    <w:rsid w:val="00280C68"/>
    <w:rsid w:val="00280EFD"/>
    <w:rsid w:val="00281310"/>
    <w:rsid w:val="0028159D"/>
    <w:rsid w:val="002816BE"/>
    <w:rsid w:val="00281905"/>
    <w:rsid w:val="00281EE3"/>
    <w:rsid w:val="0028203F"/>
    <w:rsid w:val="00282206"/>
    <w:rsid w:val="00282585"/>
    <w:rsid w:val="002826D5"/>
    <w:rsid w:val="002828C1"/>
    <w:rsid w:val="00282A53"/>
    <w:rsid w:val="00282A72"/>
    <w:rsid w:val="00282C68"/>
    <w:rsid w:val="00282E33"/>
    <w:rsid w:val="00282FC5"/>
    <w:rsid w:val="00283004"/>
    <w:rsid w:val="00283272"/>
    <w:rsid w:val="00283291"/>
    <w:rsid w:val="0028349F"/>
    <w:rsid w:val="00283799"/>
    <w:rsid w:val="002838C6"/>
    <w:rsid w:val="00283944"/>
    <w:rsid w:val="00283A2C"/>
    <w:rsid w:val="00283A72"/>
    <w:rsid w:val="002840A8"/>
    <w:rsid w:val="002841A9"/>
    <w:rsid w:val="00284253"/>
    <w:rsid w:val="0028437F"/>
    <w:rsid w:val="00284437"/>
    <w:rsid w:val="00284A85"/>
    <w:rsid w:val="002857B4"/>
    <w:rsid w:val="00285A0D"/>
    <w:rsid w:val="002866BA"/>
    <w:rsid w:val="00287C62"/>
    <w:rsid w:val="00287DCE"/>
    <w:rsid w:val="00287E90"/>
    <w:rsid w:val="002904A9"/>
    <w:rsid w:val="0029050F"/>
    <w:rsid w:val="00290918"/>
    <w:rsid w:val="00290B90"/>
    <w:rsid w:val="00291291"/>
    <w:rsid w:val="00291482"/>
    <w:rsid w:val="00291D21"/>
    <w:rsid w:val="00292236"/>
    <w:rsid w:val="00292A07"/>
    <w:rsid w:val="00292DB6"/>
    <w:rsid w:val="00292E19"/>
    <w:rsid w:val="00293204"/>
    <w:rsid w:val="00293479"/>
    <w:rsid w:val="002935DC"/>
    <w:rsid w:val="0029382A"/>
    <w:rsid w:val="00293E4D"/>
    <w:rsid w:val="00294123"/>
    <w:rsid w:val="002945EB"/>
    <w:rsid w:val="00294687"/>
    <w:rsid w:val="00294758"/>
    <w:rsid w:val="00294993"/>
    <w:rsid w:val="00294A0E"/>
    <w:rsid w:val="00294B22"/>
    <w:rsid w:val="00294B87"/>
    <w:rsid w:val="0029568F"/>
    <w:rsid w:val="0029596B"/>
    <w:rsid w:val="0029598C"/>
    <w:rsid w:val="00295CBD"/>
    <w:rsid w:val="00295FEB"/>
    <w:rsid w:val="0029623C"/>
    <w:rsid w:val="00296430"/>
    <w:rsid w:val="00296527"/>
    <w:rsid w:val="00296754"/>
    <w:rsid w:val="0029677D"/>
    <w:rsid w:val="00296A9C"/>
    <w:rsid w:val="00296AB4"/>
    <w:rsid w:val="00296F5E"/>
    <w:rsid w:val="00297258"/>
    <w:rsid w:val="0029749F"/>
    <w:rsid w:val="002978DA"/>
    <w:rsid w:val="00297AEA"/>
    <w:rsid w:val="00297DA7"/>
    <w:rsid w:val="00297F52"/>
    <w:rsid w:val="002A0229"/>
    <w:rsid w:val="002A0516"/>
    <w:rsid w:val="002A075C"/>
    <w:rsid w:val="002A1051"/>
    <w:rsid w:val="002A1865"/>
    <w:rsid w:val="002A18F2"/>
    <w:rsid w:val="002A1954"/>
    <w:rsid w:val="002A19DB"/>
    <w:rsid w:val="002A1ABE"/>
    <w:rsid w:val="002A1C1B"/>
    <w:rsid w:val="002A205E"/>
    <w:rsid w:val="002A23AD"/>
    <w:rsid w:val="002A380F"/>
    <w:rsid w:val="002A3FFE"/>
    <w:rsid w:val="002A468F"/>
    <w:rsid w:val="002A508F"/>
    <w:rsid w:val="002A5351"/>
    <w:rsid w:val="002A5553"/>
    <w:rsid w:val="002A5596"/>
    <w:rsid w:val="002A5631"/>
    <w:rsid w:val="002A564A"/>
    <w:rsid w:val="002A5884"/>
    <w:rsid w:val="002A5942"/>
    <w:rsid w:val="002A5D54"/>
    <w:rsid w:val="002A5EB1"/>
    <w:rsid w:val="002A672A"/>
    <w:rsid w:val="002A697A"/>
    <w:rsid w:val="002A6D6F"/>
    <w:rsid w:val="002A6DB6"/>
    <w:rsid w:val="002A6EC9"/>
    <w:rsid w:val="002A7099"/>
    <w:rsid w:val="002A733D"/>
    <w:rsid w:val="002A7491"/>
    <w:rsid w:val="002A7670"/>
    <w:rsid w:val="002A76B2"/>
    <w:rsid w:val="002B0063"/>
    <w:rsid w:val="002B0388"/>
    <w:rsid w:val="002B0409"/>
    <w:rsid w:val="002B0457"/>
    <w:rsid w:val="002B0476"/>
    <w:rsid w:val="002B04A8"/>
    <w:rsid w:val="002B0634"/>
    <w:rsid w:val="002B0BF6"/>
    <w:rsid w:val="002B0EF0"/>
    <w:rsid w:val="002B10C6"/>
    <w:rsid w:val="002B113F"/>
    <w:rsid w:val="002B13E5"/>
    <w:rsid w:val="002B1E9F"/>
    <w:rsid w:val="002B1F70"/>
    <w:rsid w:val="002B2283"/>
    <w:rsid w:val="002B2549"/>
    <w:rsid w:val="002B2962"/>
    <w:rsid w:val="002B34E6"/>
    <w:rsid w:val="002B3BC5"/>
    <w:rsid w:val="002B49B2"/>
    <w:rsid w:val="002B4BEA"/>
    <w:rsid w:val="002B568C"/>
    <w:rsid w:val="002B59A1"/>
    <w:rsid w:val="002B59DD"/>
    <w:rsid w:val="002B62D9"/>
    <w:rsid w:val="002B670B"/>
    <w:rsid w:val="002B6E56"/>
    <w:rsid w:val="002B70D7"/>
    <w:rsid w:val="002B76B9"/>
    <w:rsid w:val="002B7729"/>
    <w:rsid w:val="002B784A"/>
    <w:rsid w:val="002B7C47"/>
    <w:rsid w:val="002B7D9F"/>
    <w:rsid w:val="002B7E82"/>
    <w:rsid w:val="002B7E99"/>
    <w:rsid w:val="002B7EA3"/>
    <w:rsid w:val="002C015F"/>
    <w:rsid w:val="002C0256"/>
    <w:rsid w:val="002C03EB"/>
    <w:rsid w:val="002C09D2"/>
    <w:rsid w:val="002C0BAE"/>
    <w:rsid w:val="002C0ED0"/>
    <w:rsid w:val="002C12D9"/>
    <w:rsid w:val="002C13C4"/>
    <w:rsid w:val="002C15DA"/>
    <w:rsid w:val="002C169D"/>
    <w:rsid w:val="002C192F"/>
    <w:rsid w:val="002C19D7"/>
    <w:rsid w:val="002C1E2C"/>
    <w:rsid w:val="002C1EE6"/>
    <w:rsid w:val="002C1FF5"/>
    <w:rsid w:val="002C2320"/>
    <w:rsid w:val="002C28EA"/>
    <w:rsid w:val="002C2B14"/>
    <w:rsid w:val="002C2BF1"/>
    <w:rsid w:val="002C2CF4"/>
    <w:rsid w:val="002C2DEC"/>
    <w:rsid w:val="002C2E77"/>
    <w:rsid w:val="002C347A"/>
    <w:rsid w:val="002C36FD"/>
    <w:rsid w:val="002C3C4A"/>
    <w:rsid w:val="002C414D"/>
    <w:rsid w:val="002C4D10"/>
    <w:rsid w:val="002C4DB6"/>
    <w:rsid w:val="002C5D93"/>
    <w:rsid w:val="002C615A"/>
    <w:rsid w:val="002C635C"/>
    <w:rsid w:val="002C65B9"/>
    <w:rsid w:val="002C6C1F"/>
    <w:rsid w:val="002C6E61"/>
    <w:rsid w:val="002C73B3"/>
    <w:rsid w:val="002C73BF"/>
    <w:rsid w:val="002C785C"/>
    <w:rsid w:val="002C7970"/>
    <w:rsid w:val="002C79C7"/>
    <w:rsid w:val="002C7EC2"/>
    <w:rsid w:val="002C7F04"/>
    <w:rsid w:val="002D0873"/>
    <w:rsid w:val="002D0C71"/>
    <w:rsid w:val="002D0C7F"/>
    <w:rsid w:val="002D0EA4"/>
    <w:rsid w:val="002D15C1"/>
    <w:rsid w:val="002D2123"/>
    <w:rsid w:val="002D2853"/>
    <w:rsid w:val="002D2AEA"/>
    <w:rsid w:val="002D2B04"/>
    <w:rsid w:val="002D3173"/>
    <w:rsid w:val="002D331D"/>
    <w:rsid w:val="002D3459"/>
    <w:rsid w:val="002D37AA"/>
    <w:rsid w:val="002D3B95"/>
    <w:rsid w:val="002D3E23"/>
    <w:rsid w:val="002D42E0"/>
    <w:rsid w:val="002D4348"/>
    <w:rsid w:val="002D45D7"/>
    <w:rsid w:val="002D5209"/>
    <w:rsid w:val="002D56E1"/>
    <w:rsid w:val="002D6510"/>
    <w:rsid w:val="002D65B6"/>
    <w:rsid w:val="002D66D6"/>
    <w:rsid w:val="002D69AA"/>
    <w:rsid w:val="002D6EA3"/>
    <w:rsid w:val="002D6ED7"/>
    <w:rsid w:val="002D70DC"/>
    <w:rsid w:val="002D7182"/>
    <w:rsid w:val="002D7AF5"/>
    <w:rsid w:val="002D7B19"/>
    <w:rsid w:val="002D7B6B"/>
    <w:rsid w:val="002D7EED"/>
    <w:rsid w:val="002D7F93"/>
    <w:rsid w:val="002D7FA2"/>
    <w:rsid w:val="002E01DD"/>
    <w:rsid w:val="002E0312"/>
    <w:rsid w:val="002E04EC"/>
    <w:rsid w:val="002E0879"/>
    <w:rsid w:val="002E0A2E"/>
    <w:rsid w:val="002E0B88"/>
    <w:rsid w:val="002E0FE5"/>
    <w:rsid w:val="002E18C2"/>
    <w:rsid w:val="002E1997"/>
    <w:rsid w:val="002E1C39"/>
    <w:rsid w:val="002E1C4D"/>
    <w:rsid w:val="002E2132"/>
    <w:rsid w:val="002E2242"/>
    <w:rsid w:val="002E302D"/>
    <w:rsid w:val="002E3047"/>
    <w:rsid w:val="002E3205"/>
    <w:rsid w:val="002E4002"/>
    <w:rsid w:val="002E43DB"/>
    <w:rsid w:val="002E51D5"/>
    <w:rsid w:val="002E54AD"/>
    <w:rsid w:val="002E599A"/>
    <w:rsid w:val="002E5D73"/>
    <w:rsid w:val="002E5F0E"/>
    <w:rsid w:val="002E5F2E"/>
    <w:rsid w:val="002E641F"/>
    <w:rsid w:val="002E64DA"/>
    <w:rsid w:val="002E67FC"/>
    <w:rsid w:val="002E69D2"/>
    <w:rsid w:val="002E72F4"/>
    <w:rsid w:val="002E79D7"/>
    <w:rsid w:val="002E7DE3"/>
    <w:rsid w:val="002F02A6"/>
    <w:rsid w:val="002F039B"/>
    <w:rsid w:val="002F08C3"/>
    <w:rsid w:val="002F0A4C"/>
    <w:rsid w:val="002F1A65"/>
    <w:rsid w:val="002F2270"/>
    <w:rsid w:val="002F227C"/>
    <w:rsid w:val="002F25A0"/>
    <w:rsid w:val="002F2F00"/>
    <w:rsid w:val="002F2F2E"/>
    <w:rsid w:val="002F30FE"/>
    <w:rsid w:val="002F367B"/>
    <w:rsid w:val="002F40E5"/>
    <w:rsid w:val="002F418A"/>
    <w:rsid w:val="002F4279"/>
    <w:rsid w:val="002F4385"/>
    <w:rsid w:val="002F473A"/>
    <w:rsid w:val="002F48E8"/>
    <w:rsid w:val="002F4A59"/>
    <w:rsid w:val="002F4B49"/>
    <w:rsid w:val="002F4B53"/>
    <w:rsid w:val="002F5044"/>
    <w:rsid w:val="002F52DC"/>
    <w:rsid w:val="002F555E"/>
    <w:rsid w:val="002F5671"/>
    <w:rsid w:val="002F599E"/>
    <w:rsid w:val="002F5A80"/>
    <w:rsid w:val="002F608B"/>
    <w:rsid w:val="002F622C"/>
    <w:rsid w:val="002F6D88"/>
    <w:rsid w:val="002F6F76"/>
    <w:rsid w:val="002F713C"/>
    <w:rsid w:val="002F7D03"/>
    <w:rsid w:val="003007D4"/>
    <w:rsid w:val="00300847"/>
    <w:rsid w:val="00300A32"/>
    <w:rsid w:val="00300BA5"/>
    <w:rsid w:val="003011A5"/>
    <w:rsid w:val="003015AF"/>
    <w:rsid w:val="00301A4F"/>
    <w:rsid w:val="00301BAA"/>
    <w:rsid w:val="003021F4"/>
    <w:rsid w:val="003023A1"/>
    <w:rsid w:val="00302439"/>
    <w:rsid w:val="00302768"/>
    <w:rsid w:val="00302883"/>
    <w:rsid w:val="0030293E"/>
    <w:rsid w:val="00302A2A"/>
    <w:rsid w:val="00302F7C"/>
    <w:rsid w:val="003037FE"/>
    <w:rsid w:val="00303966"/>
    <w:rsid w:val="003039FB"/>
    <w:rsid w:val="00303B18"/>
    <w:rsid w:val="003047D4"/>
    <w:rsid w:val="00304AF0"/>
    <w:rsid w:val="0030510F"/>
    <w:rsid w:val="00305346"/>
    <w:rsid w:val="00305497"/>
    <w:rsid w:val="00305BC1"/>
    <w:rsid w:val="003060B7"/>
    <w:rsid w:val="0030614A"/>
    <w:rsid w:val="0030685D"/>
    <w:rsid w:val="00306904"/>
    <w:rsid w:val="00306A16"/>
    <w:rsid w:val="00306F3F"/>
    <w:rsid w:val="003074E8"/>
    <w:rsid w:val="00307E7D"/>
    <w:rsid w:val="00307F9A"/>
    <w:rsid w:val="003105DF"/>
    <w:rsid w:val="0031073D"/>
    <w:rsid w:val="00310743"/>
    <w:rsid w:val="00310840"/>
    <w:rsid w:val="00310EBB"/>
    <w:rsid w:val="0031181A"/>
    <w:rsid w:val="0031205A"/>
    <w:rsid w:val="003123B7"/>
    <w:rsid w:val="00312834"/>
    <w:rsid w:val="0031286E"/>
    <w:rsid w:val="00312A7F"/>
    <w:rsid w:val="00312ABC"/>
    <w:rsid w:val="00312B00"/>
    <w:rsid w:val="00312B89"/>
    <w:rsid w:val="00312CC9"/>
    <w:rsid w:val="00313313"/>
    <w:rsid w:val="003136C5"/>
    <w:rsid w:val="00313889"/>
    <w:rsid w:val="003139E3"/>
    <w:rsid w:val="00313BA9"/>
    <w:rsid w:val="00313BFD"/>
    <w:rsid w:val="00313C97"/>
    <w:rsid w:val="00314033"/>
    <w:rsid w:val="00314101"/>
    <w:rsid w:val="003141A9"/>
    <w:rsid w:val="00314A61"/>
    <w:rsid w:val="00315849"/>
    <w:rsid w:val="00315BF8"/>
    <w:rsid w:val="00315C6B"/>
    <w:rsid w:val="0031611A"/>
    <w:rsid w:val="003161E8"/>
    <w:rsid w:val="003166E1"/>
    <w:rsid w:val="0031674B"/>
    <w:rsid w:val="00316DDB"/>
    <w:rsid w:val="003172C2"/>
    <w:rsid w:val="003174A8"/>
    <w:rsid w:val="00317861"/>
    <w:rsid w:val="00317CB0"/>
    <w:rsid w:val="00317FE4"/>
    <w:rsid w:val="0032010C"/>
    <w:rsid w:val="003203CA"/>
    <w:rsid w:val="003205E4"/>
    <w:rsid w:val="00320823"/>
    <w:rsid w:val="00320E7B"/>
    <w:rsid w:val="003212E3"/>
    <w:rsid w:val="00321C73"/>
    <w:rsid w:val="0032209A"/>
    <w:rsid w:val="003226C5"/>
    <w:rsid w:val="00322859"/>
    <w:rsid w:val="003228AF"/>
    <w:rsid w:val="00322980"/>
    <w:rsid w:val="00322CA4"/>
    <w:rsid w:val="00322D9B"/>
    <w:rsid w:val="00323459"/>
    <w:rsid w:val="003234CC"/>
    <w:rsid w:val="00323B74"/>
    <w:rsid w:val="00323CAA"/>
    <w:rsid w:val="00323D93"/>
    <w:rsid w:val="00324737"/>
    <w:rsid w:val="003247E0"/>
    <w:rsid w:val="003249AF"/>
    <w:rsid w:val="00324B23"/>
    <w:rsid w:val="0032527B"/>
    <w:rsid w:val="0032583B"/>
    <w:rsid w:val="003259BB"/>
    <w:rsid w:val="0032638F"/>
    <w:rsid w:val="003265FB"/>
    <w:rsid w:val="0032699B"/>
    <w:rsid w:val="00326AEB"/>
    <w:rsid w:val="00326F10"/>
    <w:rsid w:val="0032724D"/>
    <w:rsid w:val="00327414"/>
    <w:rsid w:val="0032758B"/>
    <w:rsid w:val="00327779"/>
    <w:rsid w:val="00330069"/>
    <w:rsid w:val="0033048E"/>
    <w:rsid w:val="00330A0D"/>
    <w:rsid w:val="00330B46"/>
    <w:rsid w:val="00330C8B"/>
    <w:rsid w:val="00330EA5"/>
    <w:rsid w:val="00330F26"/>
    <w:rsid w:val="00330FC7"/>
    <w:rsid w:val="003314E1"/>
    <w:rsid w:val="003316FE"/>
    <w:rsid w:val="0033187D"/>
    <w:rsid w:val="00331910"/>
    <w:rsid w:val="0033224F"/>
    <w:rsid w:val="0033283B"/>
    <w:rsid w:val="003328C8"/>
    <w:rsid w:val="00332C05"/>
    <w:rsid w:val="00332C17"/>
    <w:rsid w:val="003330AD"/>
    <w:rsid w:val="00333104"/>
    <w:rsid w:val="0033339C"/>
    <w:rsid w:val="0033375F"/>
    <w:rsid w:val="0033381A"/>
    <w:rsid w:val="00333DC3"/>
    <w:rsid w:val="0033420D"/>
    <w:rsid w:val="00334292"/>
    <w:rsid w:val="00334926"/>
    <w:rsid w:val="00334936"/>
    <w:rsid w:val="00334994"/>
    <w:rsid w:val="00334AB2"/>
    <w:rsid w:val="00334EC9"/>
    <w:rsid w:val="00335077"/>
    <w:rsid w:val="0033512C"/>
    <w:rsid w:val="003352C1"/>
    <w:rsid w:val="00335A2B"/>
    <w:rsid w:val="003360FF"/>
    <w:rsid w:val="0033661D"/>
    <w:rsid w:val="00336DB4"/>
    <w:rsid w:val="00336E3D"/>
    <w:rsid w:val="00336F2E"/>
    <w:rsid w:val="003373C2"/>
    <w:rsid w:val="00337479"/>
    <w:rsid w:val="00337971"/>
    <w:rsid w:val="00337CE4"/>
    <w:rsid w:val="00340205"/>
    <w:rsid w:val="0034085D"/>
    <w:rsid w:val="00340EBF"/>
    <w:rsid w:val="00340F0F"/>
    <w:rsid w:val="00340F8B"/>
    <w:rsid w:val="00340FB4"/>
    <w:rsid w:val="00341334"/>
    <w:rsid w:val="003413D3"/>
    <w:rsid w:val="00341998"/>
    <w:rsid w:val="003426C1"/>
    <w:rsid w:val="00342818"/>
    <w:rsid w:val="0034294D"/>
    <w:rsid w:val="00342B7D"/>
    <w:rsid w:val="00342C5C"/>
    <w:rsid w:val="003431CE"/>
    <w:rsid w:val="00343539"/>
    <w:rsid w:val="00343B24"/>
    <w:rsid w:val="00343CAD"/>
    <w:rsid w:val="003445C8"/>
    <w:rsid w:val="003446B3"/>
    <w:rsid w:val="003446E7"/>
    <w:rsid w:val="00344CCC"/>
    <w:rsid w:val="00344D38"/>
    <w:rsid w:val="00345A9C"/>
    <w:rsid w:val="00345AD0"/>
    <w:rsid w:val="00345B05"/>
    <w:rsid w:val="00345CED"/>
    <w:rsid w:val="00345E65"/>
    <w:rsid w:val="00345F65"/>
    <w:rsid w:val="003464F0"/>
    <w:rsid w:val="003469EB"/>
    <w:rsid w:val="00346B02"/>
    <w:rsid w:val="00346FD5"/>
    <w:rsid w:val="003471AF"/>
    <w:rsid w:val="0034740C"/>
    <w:rsid w:val="0034765E"/>
    <w:rsid w:val="00347B63"/>
    <w:rsid w:val="00347C58"/>
    <w:rsid w:val="00347E3C"/>
    <w:rsid w:val="003500B2"/>
    <w:rsid w:val="003507B9"/>
    <w:rsid w:val="00351088"/>
    <w:rsid w:val="00351161"/>
    <w:rsid w:val="003511D9"/>
    <w:rsid w:val="003514AE"/>
    <w:rsid w:val="00351560"/>
    <w:rsid w:val="003516F8"/>
    <w:rsid w:val="00351B16"/>
    <w:rsid w:val="00352251"/>
    <w:rsid w:val="00352266"/>
    <w:rsid w:val="0035278D"/>
    <w:rsid w:val="003528C8"/>
    <w:rsid w:val="003528FD"/>
    <w:rsid w:val="003529EA"/>
    <w:rsid w:val="00352D98"/>
    <w:rsid w:val="00352E8A"/>
    <w:rsid w:val="00353230"/>
    <w:rsid w:val="0035363E"/>
    <w:rsid w:val="0035379D"/>
    <w:rsid w:val="003537F6"/>
    <w:rsid w:val="00353E2A"/>
    <w:rsid w:val="00353EF7"/>
    <w:rsid w:val="00354176"/>
    <w:rsid w:val="003541B8"/>
    <w:rsid w:val="003543E1"/>
    <w:rsid w:val="0035463C"/>
    <w:rsid w:val="0035479F"/>
    <w:rsid w:val="003549CA"/>
    <w:rsid w:val="00354DC7"/>
    <w:rsid w:val="00354EEC"/>
    <w:rsid w:val="003557CA"/>
    <w:rsid w:val="00355A73"/>
    <w:rsid w:val="00355D0A"/>
    <w:rsid w:val="00355D3C"/>
    <w:rsid w:val="003560EF"/>
    <w:rsid w:val="003566D0"/>
    <w:rsid w:val="0035699B"/>
    <w:rsid w:val="003569B1"/>
    <w:rsid w:val="003569C2"/>
    <w:rsid w:val="00356E58"/>
    <w:rsid w:val="0035708B"/>
    <w:rsid w:val="0035721F"/>
    <w:rsid w:val="0035758C"/>
    <w:rsid w:val="003575B1"/>
    <w:rsid w:val="00357778"/>
    <w:rsid w:val="0035789B"/>
    <w:rsid w:val="00357B89"/>
    <w:rsid w:val="00357C63"/>
    <w:rsid w:val="00357D0D"/>
    <w:rsid w:val="00360550"/>
    <w:rsid w:val="00360A12"/>
    <w:rsid w:val="00360A2E"/>
    <w:rsid w:val="00360B34"/>
    <w:rsid w:val="00360E3F"/>
    <w:rsid w:val="00361170"/>
    <w:rsid w:val="00361188"/>
    <w:rsid w:val="00361450"/>
    <w:rsid w:val="00361AD9"/>
    <w:rsid w:val="00361B95"/>
    <w:rsid w:val="00361F36"/>
    <w:rsid w:val="00362190"/>
    <w:rsid w:val="003625DA"/>
    <w:rsid w:val="003627B6"/>
    <w:rsid w:val="003627B9"/>
    <w:rsid w:val="00362950"/>
    <w:rsid w:val="003629C0"/>
    <w:rsid w:val="00362AF9"/>
    <w:rsid w:val="00362F1A"/>
    <w:rsid w:val="003633E0"/>
    <w:rsid w:val="00363B4A"/>
    <w:rsid w:val="00363E04"/>
    <w:rsid w:val="003640B8"/>
    <w:rsid w:val="003642BF"/>
    <w:rsid w:val="003648A1"/>
    <w:rsid w:val="00364B33"/>
    <w:rsid w:val="00364BAB"/>
    <w:rsid w:val="00364D57"/>
    <w:rsid w:val="00364EE3"/>
    <w:rsid w:val="003650AE"/>
    <w:rsid w:val="003653EB"/>
    <w:rsid w:val="00366171"/>
    <w:rsid w:val="00366456"/>
    <w:rsid w:val="0036648E"/>
    <w:rsid w:val="003666BE"/>
    <w:rsid w:val="00366C5F"/>
    <w:rsid w:val="00367CE7"/>
    <w:rsid w:val="00367FBE"/>
    <w:rsid w:val="00370616"/>
    <w:rsid w:val="00370F68"/>
    <w:rsid w:val="00371328"/>
    <w:rsid w:val="00371716"/>
    <w:rsid w:val="00371E53"/>
    <w:rsid w:val="00371FF7"/>
    <w:rsid w:val="003723D2"/>
    <w:rsid w:val="003725CD"/>
    <w:rsid w:val="003734CB"/>
    <w:rsid w:val="00373E40"/>
    <w:rsid w:val="00373F6C"/>
    <w:rsid w:val="00374495"/>
    <w:rsid w:val="00374574"/>
    <w:rsid w:val="003747E8"/>
    <w:rsid w:val="003749FC"/>
    <w:rsid w:val="00375102"/>
    <w:rsid w:val="00375416"/>
    <w:rsid w:val="00375847"/>
    <w:rsid w:val="00375856"/>
    <w:rsid w:val="00375864"/>
    <w:rsid w:val="00375BC4"/>
    <w:rsid w:val="00375DFF"/>
    <w:rsid w:val="00376116"/>
    <w:rsid w:val="003767EB"/>
    <w:rsid w:val="00376A20"/>
    <w:rsid w:val="00376F96"/>
    <w:rsid w:val="003775E6"/>
    <w:rsid w:val="00377791"/>
    <w:rsid w:val="00380863"/>
    <w:rsid w:val="003808BC"/>
    <w:rsid w:val="00380B02"/>
    <w:rsid w:val="0038107A"/>
    <w:rsid w:val="003814E8"/>
    <w:rsid w:val="003818BF"/>
    <w:rsid w:val="0038262B"/>
    <w:rsid w:val="0038299A"/>
    <w:rsid w:val="0038366D"/>
    <w:rsid w:val="00383777"/>
    <w:rsid w:val="00383943"/>
    <w:rsid w:val="00383D07"/>
    <w:rsid w:val="00383D10"/>
    <w:rsid w:val="00383EAB"/>
    <w:rsid w:val="003840E9"/>
    <w:rsid w:val="00384170"/>
    <w:rsid w:val="003849FF"/>
    <w:rsid w:val="00384AA4"/>
    <w:rsid w:val="00385017"/>
    <w:rsid w:val="0038529C"/>
    <w:rsid w:val="00385363"/>
    <w:rsid w:val="00385DA9"/>
    <w:rsid w:val="00385F23"/>
    <w:rsid w:val="00386630"/>
    <w:rsid w:val="0038741D"/>
    <w:rsid w:val="00387542"/>
    <w:rsid w:val="003875A5"/>
    <w:rsid w:val="003878A7"/>
    <w:rsid w:val="00387C0B"/>
    <w:rsid w:val="00390049"/>
    <w:rsid w:val="003900DA"/>
    <w:rsid w:val="003904D7"/>
    <w:rsid w:val="0039051F"/>
    <w:rsid w:val="00390853"/>
    <w:rsid w:val="003908D3"/>
    <w:rsid w:val="003908F8"/>
    <w:rsid w:val="00390BA8"/>
    <w:rsid w:val="003912D1"/>
    <w:rsid w:val="00391574"/>
    <w:rsid w:val="0039167E"/>
    <w:rsid w:val="00391A13"/>
    <w:rsid w:val="00391AB9"/>
    <w:rsid w:val="00391CE5"/>
    <w:rsid w:val="00392139"/>
    <w:rsid w:val="003923C7"/>
    <w:rsid w:val="00392941"/>
    <w:rsid w:val="00392C27"/>
    <w:rsid w:val="003931AB"/>
    <w:rsid w:val="00393E76"/>
    <w:rsid w:val="003941DD"/>
    <w:rsid w:val="00394352"/>
    <w:rsid w:val="00394C08"/>
    <w:rsid w:val="00394C79"/>
    <w:rsid w:val="00394C9F"/>
    <w:rsid w:val="00394DEF"/>
    <w:rsid w:val="0039512A"/>
    <w:rsid w:val="00395451"/>
    <w:rsid w:val="0039547D"/>
    <w:rsid w:val="00395613"/>
    <w:rsid w:val="00395896"/>
    <w:rsid w:val="00396D56"/>
    <w:rsid w:val="003972E0"/>
    <w:rsid w:val="00397354"/>
    <w:rsid w:val="0039785B"/>
    <w:rsid w:val="00397A9C"/>
    <w:rsid w:val="00397B4C"/>
    <w:rsid w:val="00397D2D"/>
    <w:rsid w:val="00397D5D"/>
    <w:rsid w:val="003A0153"/>
    <w:rsid w:val="003A0296"/>
    <w:rsid w:val="003A0B4F"/>
    <w:rsid w:val="003A0B60"/>
    <w:rsid w:val="003A0D44"/>
    <w:rsid w:val="003A1153"/>
    <w:rsid w:val="003A13E2"/>
    <w:rsid w:val="003A13EB"/>
    <w:rsid w:val="003A1786"/>
    <w:rsid w:val="003A1E7B"/>
    <w:rsid w:val="003A1F2E"/>
    <w:rsid w:val="003A21DC"/>
    <w:rsid w:val="003A2206"/>
    <w:rsid w:val="003A22D1"/>
    <w:rsid w:val="003A2525"/>
    <w:rsid w:val="003A2B26"/>
    <w:rsid w:val="003A2BFD"/>
    <w:rsid w:val="003A2C5B"/>
    <w:rsid w:val="003A2F92"/>
    <w:rsid w:val="003A2FDE"/>
    <w:rsid w:val="003A3299"/>
    <w:rsid w:val="003A33FC"/>
    <w:rsid w:val="003A3B99"/>
    <w:rsid w:val="003A3DE8"/>
    <w:rsid w:val="003A3E8D"/>
    <w:rsid w:val="003A40A7"/>
    <w:rsid w:val="003A4196"/>
    <w:rsid w:val="003A4A08"/>
    <w:rsid w:val="003A4AA3"/>
    <w:rsid w:val="003A4BB7"/>
    <w:rsid w:val="003A4FBB"/>
    <w:rsid w:val="003A5045"/>
    <w:rsid w:val="003A524B"/>
    <w:rsid w:val="003A548C"/>
    <w:rsid w:val="003A552C"/>
    <w:rsid w:val="003A5538"/>
    <w:rsid w:val="003A581E"/>
    <w:rsid w:val="003A589A"/>
    <w:rsid w:val="003A5C8A"/>
    <w:rsid w:val="003A5DDC"/>
    <w:rsid w:val="003A616E"/>
    <w:rsid w:val="003A6713"/>
    <w:rsid w:val="003A6758"/>
    <w:rsid w:val="003A6770"/>
    <w:rsid w:val="003A6BB6"/>
    <w:rsid w:val="003A72FA"/>
    <w:rsid w:val="003A7656"/>
    <w:rsid w:val="003A7D62"/>
    <w:rsid w:val="003B02D7"/>
    <w:rsid w:val="003B055A"/>
    <w:rsid w:val="003B07E3"/>
    <w:rsid w:val="003B08CE"/>
    <w:rsid w:val="003B0EE5"/>
    <w:rsid w:val="003B0F9B"/>
    <w:rsid w:val="003B173A"/>
    <w:rsid w:val="003B175C"/>
    <w:rsid w:val="003B17B1"/>
    <w:rsid w:val="003B1AD0"/>
    <w:rsid w:val="003B1B1A"/>
    <w:rsid w:val="003B1C81"/>
    <w:rsid w:val="003B2363"/>
    <w:rsid w:val="003B23AE"/>
    <w:rsid w:val="003B2410"/>
    <w:rsid w:val="003B2475"/>
    <w:rsid w:val="003B24AB"/>
    <w:rsid w:val="003B24AC"/>
    <w:rsid w:val="003B26A5"/>
    <w:rsid w:val="003B2BFF"/>
    <w:rsid w:val="003B2C1E"/>
    <w:rsid w:val="003B2C6B"/>
    <w:rsid w:val="003B2DFD"/>
    <w:rsid w:val="003B2E42"/>
    <w:rsid w:val="003B3066"/>
    <w:rsid w:val="003B340E"/>
    <w:rsid w:val="003B357D"/>
    <w:rsid w:val="003B374B"/>
    <w:rsid w:val="003B4293"/>
    <w:rsid w:val="003B445B"/>
    <w:rsid w:val="003B459C"/>
    <w:rsid w:val="003B4672"/>
    <w:rsid w:val="003B6B08"/>
    <w:rsid w:val="003B6D75"/>
    <w:rsid w:val="003B6F98"/>
    <w:rsid w:val="003B72AC"/>
    <w:rsid w:val="003B739F"/>
    <w:rsid w:val="003B7485"/>
    <w:rsid w:val="003B75FC"/>
    <w:rsid w:val="003B7D2A"/>
    <w:rsid w:val="003C020A"/>
    <w:rsid w:val="003C020B"/>
    <w:rsid w:val="003C122F"/>
    <w:rsid w:val="003C19DC"/>
    <w:rsid w:val="003C1B5A"/>
    <w:rsid w:val="003C1C74"/>
    <w:rsid w:val="003C1F05"/>
    <w:rsid w:val="003C23C0"/>
    <w:rsid w:val="003C23CD"/>
    <w:rsid w:val="003C2675"/>
    <w:rsid w:val="003C283F"/>
    <w:rsid w:val="003C29B7"/>
    <w:rsid w:val="003C3181"/>
    <w:rsid w:val="003C3AF6"/>
    <w:rsid w:val="003C3BC7"/>
    <w:rsid w:val="003C3D86"/>
    <w:rsid w:val="003C4059"/>
    <w:rsid w:val="003C4502"/>
    <w:rsid w:val="003C455A"/>
    <w:rsid w:val="003C47BD"/>
    <w:rsid w:val="003C48B6"/>
    <w:rsid w:val="003C4906"/>
    <w:rsid w:val="003C5284"/>
    <w:rsid w:val="003C5614"/>
    <w:rsid w:val="003C5717"/>
    <w:rsid w:val="003C5DD1"/>
    <w:rsid w:val="003C5ED5"/>
    <w:rsid w:val="003C5EDC"/>
    <w:rsid w:val="003C629B"/>
    <w:rsid w:val="003C6736"/>
    <w:rsid w:val="003C68E2"/>
    <w:rsid w:val="003C6B01"/>
    <w:rsid w:val="003C6E7F"/>
    <w:rsid w:val="003C72BD"/>
    <w:rsid w:val="003C7401"/>
    <w:rsid w:val="003C777B"/>
    <w:rsid w:val="003C7856"/>
    <w:rsid w:val="003C7CB9"/>
    <w:rsid w:val="003C7EED"/>
    <w:rsid w:val="003D082B"/>
    <w:rsid w:val="003D0D9E"/>
    <w:rsid w:val="003D0DC8"/>
    <w:rsid w:val="003D0F3B"/>
    <w:rsid w:val="003D16AF"/>
    <w:rsid w:val="003D17A5"/>
    <w:rsid w:val="003D189C"/>
    <w:rsid w:val="003D1DA0"/>
    <w:rsid w:val="003D2015"/>
    <w:rsid w:val="003D206F"/>
    <w:rsid w:val="003D2571"/>
    <w:rsid w:val="003D2618"/>
    <w:rsid w:val="003D280F"/>
    <w:rsid w:val="003D2EF3"/>
    <w:rsid w:val="003D3517"/>
    <w:rsid w:val="003D3EC3"/>
    <w:rsid w:val="003D3F09"/>
    <w:rsid w:val="003D47BE"/>
    <w:rsid w:val="003D47E4"/>
    <w:rsid w:val="003D48A4"/>
    <w:rsid w:val="003D4923"/>
    <w:rsid w:val="003D520C"/>
    <w:rsid w:val="003D563C"/>
    <w:rsid w:val="003D5CBB"/>
    <w:rsid w:val="003D65E1"/>
    <w:rsid w:val="003D6AB1"/>
    <w:rsid w:val="003D6CAF"/>
    <w:rsid w:val="003D761F"/>
    <w:rsid w:val="003D7813"/>
    <w:rsid w:val="003D7CBA"/>
    <w:rsid w:val="003D7D2C"/>
    <w:rsid w:val="003D7DF5"/>
    <w:rsid w:val="003D7F0E"/>
    <w:rsid w:val="003E0603"/>
    <w:rsid w:val="003E091C"/>
    <w:rsid w:val="003E0FA9"/>
    <w:rsid w:val="003E146F"/>
    <w:rsid w:val="003E1A91"/>
    <w:rsid w:val="003E1FA0"/>
    <w:rsid w:val="003E226D"/>
    <w:rsid w:val="003E29D8"/>
    <w:rsid w:val="003E2C00"/>
    <w:rsid w:val="003E2CCB"/>
    <w:rsid w:val="003E2F37"/>
    <w:rsid w:val="003E2F3C"/>
    <w:rsid w:val="003E35A3"/>
    <w:rsid w:val="003E3745"/>
    <w:rsid w:val="003E3CEC"/>
    <w:rsid w:val="003E3D9B"/>
    <w:rsid w:val="003E3E2A"/>
    <w:rsid w:val="003E3E55"/>
    <w:rsid w:val="003E45EE"/>
    <w:rsid w:val="003E47B7"/>
    <w:rsid w:val="003E49ED"/>
    <w:rsid w:val="003E4C1E"/>
    <w:rsid w:val="003E5413"/>
    <w:rsid w:val="003E591A"/>
    <w:rsid w:val="003E5951"/>
    <w:rsid w:val="003E5D8C"/>
    <w:rsid w:val="003E62EE"/>
    <w:rsid w:val="003E63A4"/>
    <w:rsid w:val="003E6538"/>
    <w:rsid w:val="003E6F46"/>
    <w:rsid w:val="003E7602"/>
    <w:rsid w:val="003E7AC5"/>
    <w:rsid w:val="003F049C"/>
    <w:rsid w:val="003F074B"/>
    <w:rsid w:val="003F14A2"/>
    <w:rsid w:val="003F1BA3"/>
    <w:rsid w:val="003F1CBF"/>
    <w:rsid w:val="003F2355"/>
    <w:rsid w:val="003F2417"/>
    <w:rsid w:val="003F24AE"/>
    <w:rsid w:val="003F266C"/>
    <w:rsid w:val="003F26BC"/>
    <w:rsid w:val="003F2B84"/>
    <w:rsid w:val="003F2F8C"/>
    <w:rsid w:val="003F3418"/>
    <w:rsid w:val="003F3580"/>
    <w:rsid w:val="003F3D77"/>
    <w:rsid w:val="003F4485"/>
    <w:rsid w:val="003F4487"/>
    <w:rsid w:val="003F5592"/>
    <w:rsid w:val="003F5F6D"/>
    <w:rsid w:val="003F60F2"/>
    <w:rsid w:val="003F67FF"/>
    <w:rsid w:val="003F71D3"/>
    <w:rsid w:val="003F7CD7"/>
    <w:rsid w:val="0040029A"/>
    <w:rsid w:val="0040032F"/>
    <w:rsid w:val="00400353"/>
    <w:rsid w:val="004004FE"/>
    <w:rsid w:val="004005BA"/>
    <w:rsid w:val="00400804"/>
    <w:rsid w:val="004009DE"/>
    <w:rsid w:val="00400B29"/>
    <w:rsid w:val="00400BE5"/>
    <w:rsid w:val="004012A8"/>
    <w:rsid w:val="004014A2"/>
    <w:rsid w:val="004019F4"/>
    <w:rsid w:val="004020D9"/>
    <w:rsid w:val="00402266"/>
    <w:rsid w:val="00402288"/>
    <w:rsid w:val="004023FD"/>
    <w:rsid w:val="00402496"/>
    <w:rsid w:val="00402A9D"/>
    <w:rsid w:val="00403088"/>
    <w:rsid w:val="004033BF"/>
    <w:rsid w:val="00403764"/>
    <w:rsid w:val="004039A6"/>
    <w:rsid w:val="00403C6B"/>
    <w:rsid w:val="00404262"/>
    <w:rsid w:val="00404269"/>
    <w:rsid w:val="004042C1"/>
    <w:rsid w:val="004042EA"/>
    <w:rsid w:val="004047E1"/>
    <w:rsid w:val="00404D5C"/>
    <w:rsid w:val="00405181"/>
    <w:rsid w:val="004052E7"/>
    <w:rsid w:val="00405A1D"/>
    <w:rsid w:val="00405AD7"/>
    <w:rsid w:val="0040627C"/>
    <w:rsid w:val="00406530"/>
    <w:rsid w:val="00407090"/>
    <w:rsid w:val="004077D5"/>
    <w:rsid w:val="004079D5"/>
    <w:rsid w:val="00407F47"/>
    <w:rsid w:val="004100D5"/>
    <w:rsid w:val="00410655"/>
    <w:rsid w:val="0041118D"/>
    <w:rsid w:val="004117CD"/>
    <w:rsid w:val="00412084"/>
    <w:rsid w:val="00412179"/>
    <w:rsid w:val="00412401"/>
    <w:rsid w:val="0041249F"/>
    <w:rsid w:val="00412716"/>
    <w:rsid w:val="00412DE7"/>
    <w:rsid w:val="00413903"/>
    <w:rsid w:val="004140B6"/>
    <w:rsid w:val="0041454F"/>
    <w:rsid w:val="0041589F"/>
    <w:rsid w:val="0041609E"/>
    <w:rsid w:val="004163C0"/>
    <w:rsid w:val="0041675D"/>
    <w:rsid w:val="004170B6"/>
    <w:rsid w:val="00417652"/>
    <w:rsid w:val="0041765D"/>
    <w:rsid w:val="004178B7"/>
    <w:rsid w:val="00417A18"/>
    <w:rsid w:val="00417F64"/>
    <w:rsid w:val="00420408"/>
    <w:rsid w:val="004205B3"/>
    <w:rsid w:val="00420B89"/>
    <w:rsid w:val="00420B8C"/>
    <w:rsid w:val="00420CA9"/>
    <w:rsid w:val="00420CB8"/>
    <w:rsid w:val="00420EE7"/>
    <w:rsid w:val="004217B8"/>
    <w:rsid w:val="004218B0"/>
    <w:rsid w:val="004218D8"/>
    <w:rsid w:val="00421B5F"/>
    <w:rsid w:val="004226DB"/>
    <w:rsid w:val="0042281E"/>
    <w:rsid w:val="004228B5"/>
    <w:rsid w:val="0042380E"/>
    <w:rsid w:val="00423BC1"/>
    <w:rsid w:val="00423DF3"/>
    <w:rsid w:val="004241CE"/>
    <w:rsid w:val="0042505E"/>
    <w:rsid w:val="00425192"/>
    <w:rsid w:val="00425366"/>
    <w:rsid w:val="00425503"/>
    <w:rsid w:val="00425A4A"/>
    <w:rsid w:val="00425E19"/>
    <w:rsid w:val="00426068"/>
    <w:rsid w:val="0042670F"/>
    <w:rsid w:val="004268AC"/>
    <w:rsid w:val="00426C89"/>
    <w:rsid w:val="00426CD4"/>
    <w:rsid w:val="004276A2"/>
    <w:rsid w:val="00427E87"/>
    <w:rsid w:val="004301EE"/>
    <w:rsid w:val="004301FF"/>
    <w:rsid w:val="00430211"/>
    <w:rsid w:val="0043029C"/>
    <w:rsid w:val="00430B3B"/>
    <w:rsid w:val="0043101F"/>
    <w:rsid w:val="00431069"/>
    <w:rsid w:val="00431A0D"/>
    <w:rsid w:val="00431ACA"/>
    <w:rsid w:val="00431ADE"/>
    <w:rsid w:val="00431D5B"/>
    <w:rsid w:val="00432173"/>
    <w:rsid w:val="00432D45"/>
    <w:rsid w:val="00432EE3"/>
    <w:rsid w:val="00433F97"/>
    <w:rsid w:val="00434056"/>
    <w:rsid w:val="00434550"/>
    <w:rsid w:val="004348FB"/>
    <w:rsid w:val="00434A4E"/>
    <w:rsid w:val="0043527F"/>
    <w:rsid w:val="004353C6"/>
    <w:rsid w:val="004356BA"/>
    <w:rsid w:val="00435702"/>
    <w:rsid w:val="004358F2"/>
    <w:rsid w:val="004359FD"/>
    <w:rsid w:val="0043609C"/>
    <w:rsid w:val="00436A30"/>
    <w:rsid w:val="0043727E"/>
    <w:rsid w:val="00437296"/>
    <w:rsid w:val="004373EB"/>
    <w:rsid w:val="0043741A"/>
    <w:rsid w:val="00437527"/>
    <w:rsid w:val="00437603"/>
    <w:rsid w:val="00437AE7"/>
    <w:rsid w:val="0044038D"/>
    <w:rsid w:val="00440401"/>
    <w:rsid w:val="004405BF"/>
    <w:rsid w:val="00440914"/>
    <w:rsid w:val="00440CDB"/>
    <w:rsid w:val="00440D24"/>
    <w:rsid w:val="00440DA9"/>
    <w:rsid w:val="00440F49"/>
    <w:rsid w:val="004419AB"/>
    <w:rsid w:val="00441E58"/>
    <w:rsid w:val="00442651"/>
    <w:rsid w:val="00442A23"/>
    <w:rsid w:val="00442E99"/>
    <w:rsid w:val="00442ECA"/>
    <w:rsid w:val="004435C1"/>
    <w:rsid w:val="00443D61"/>
    <w:rsid w:val="00443E4A"/>
    <w:rsid w:val="004440EA"/>
    <w:rsid w:val="00444C10"/>
    <w:rsid w:val="00444DE0"/>
    <w:rsid w:val="00445271"/>
    <w:rsid w:val="0044541E"/>
    <w:rsid w:val="00445761"/>
    <w:rsid w:val="00445938"/>
    <w:rsid w:val="00445CD7"/>
    <w:rsid w:val="00446668"/>
    <w:rsid w:val="0044677E"/>
    <w:rsid w:val="00446ED1"/>
    <w:rsid w:val="0044726F"/>
    <w:rsid w:val="0044735D"/>
    <w:rsid w:val="00447458"/>
    <w:rsid w:val="00447717"/>
    <w:rsid w:val="004478B2"/>
    <w:rsid w:val="00447CD2"/>
    <w:rsid w:val="00447DD8"/>
    <w:rsid w:val="00450401"/>
    <w:rsid w:val="00450462"/>
    <w:rsid w:val="00450D17"/>
    <w:rsid w:val="00450E63"/>
    <w:rsid w:val="004514B3"/>
    <w:rsid w:val="0045161E"/>
    <w:rsid w:val="0045188E"/>
    <w:rsid w:val="00451DFC"/>
    <w:rsid w:val="00452100"/>
    <w:rsid w:val="0045231E"/>
    <w:rsid w:val="004528EA"/>
    <w:rsid w:val="00453083"/>
    <w:rsid w:val="0045317E"/>
    <w:rsid w:val="004531F1"/>
    <w:rsid w:val="00453548"/>
    <w:rsid w:val="00453DF6"/>
    <w:rsid w:val="00453FB1"/>
    <w:rsid w:val="00454B40"/>
    <w:rsid w:val="00454B47"/>
    <w:rsid w:val="00455089"/>
    <w:rsid w:val="004551A1"/>
    <w:rsid w:val="0045535D"/>
    <w:rsid w:val="004554B0"/>
    <w:rsid w:val="004555B3"/>
    <w:rsid w:val="004556C4"/>
    <w:rsid w:val="00455914"/>
    <w:rsid w:val="00455A05"/>
    <w:rsid w:val="00455B90"/>
    <w:rsid w:val="00456364"/>
    <w:rsid w:val="004563DE"/>
    <w:rsid w:val="00456E4F"/>
    <w:rsid w:val="0045744A"/>
    <w:rsid w:val="00457597"/>
    <w:rsid w:val="0045763B"/>
    <w:rsid w:val="00457773"/>
    <w:rsid w:val="0045795F"/>
    <w:rsid w:val="00457B71"/>
    <w:rsid w:val="00457DBB"/>
    <w:rsid w:val="0046005F"/>
    <w:rsid w:val="004604B7"/>
    <w:rsid w:val="0046130A"/>
    <w:rsid w:val="004614AF"/>
    <w:rsid w:val="00461FFC"/>
    <w:rsid w:val="00462535"/>
    <w:rsid w:val="00462963"/>
    <w:rsid w:val="00462BCC"/>
    <w:rsid w:val="00462F1D"/>
    <w:rsid w:val="004632A8"/>
    <w:rsid w:val="00463749"/>
    <w:rsid w:val="004637DE"/>
    <w:rsid w:val="00463818"/>
    <w:rsid w:val="004638D7"/>
    <w:rsid w:val="00464EE3"/>
    <w:rsid w:val="00465063"/>
    <w:rsid w:val="0046526E"/>
    <w:rsid w:val="00466B20"/>
    <w:rsid w:val="00466C08"/>
    <w:rsid w:val="00466CBD"/>
    <w:rsid w:val="00467362"/>
    <w:rsid w:val="00467464"/>
    <w:rsid w:val="0047071B"/>
    <w:rsid w:val="00470EE6"/>
    <w:rsid w:val="00471364"/>
    <w:rsid w:val="00471459"/>
    <w:rsid w:val="00471DC0"/>
    <w:rsid w:val="00471E59"/>
    <w:rsid w:val="00472412"/>
    <w:rsid w:val="00472673"/>
    <w:rsid w:val="004727DB"/>
    <w:rsid w:val="00472924"/>
    <w:rsid w:val="00472F81"/>
    <w:rsid w:val="0047329B"/>
    <w:rsid w:val="00473330"/>
    <w:rsid w:val="0047372B"/>
    <w:rsid w:val="00473B57"/>
    <w:rsid w:val="0047407D"/>
    <w:rsid w:val="00474659"/>
    <w:rsid w:val="0047496F"/>
    <w:rsid w:val="00474975"/>
    <w:rsid w:val="00474AE8"/>
    <w:rsid w:val="00474C31"/>
    <w:rsid w:val="00475040"/>
    <w:rsid w:val="004750E5"/>
    <w:rsid w:val="004752B2"/>
    <w:rsid w:val="00475B19"/>
    <w:rsid w:val="00475CDB"/>
    <w:rsid w:val="004763AB"/>
    <w:rsid w:val="00476AE5"/>
    <w:rsid w:val="00476D50"/>
    <w:rsid w:val="00476F00"/>
    <w:rsid w:val="00476F35"/>
    <w:rsid w:val="0047722A"/>
    <w:rsid w:val="00477789"/>
    <w:rsid w:val="00477B27"/>
    <w:rsid w:val="0048017D"/>
    <w:rsid w:val="004802BA"/>
    <w:rsid w:val="004805D0"/>
    <w:rsid w:val="00480704"/>
    <w:rsid w:val="004809BB"/>
    <w:rsid w:val="00480ABA"/>
    <w:rsid w:val="00480CDE"/>
    <w:rsid w:val="004812C0"/>
    <w:rsid w:val="00481C02"/>
    <w:rsid w:val="00481D49"/>
    <w:rsid w:val="00481D6C"/>
    <w:rsid w:val="00481D9F"/>
    <w:rsid w:val="00482DEC"/>
    <w:rsid w:val="004833EA"/>
    <w:rsid w:val="00483464"/>
    <w:rsid w:val="004834C2"/>
    <w:rsid w:val="0048364D"/>
    <w:rsid w:val="0048370C"/>
    <w:rsid w:val="004838FD"/>
    <w:rsid w:val="00483B12"/>
    <w:rsid w:val="0048470B"/>
    <w:rsid w:val="00484E65"/>
    <w:rsid w:val="00484E84"/>
    <w:rsid w:val="0048579B"/>
    <w:rsid w:val="0048581B"/>
    <w:rsid w:val="00485B82"/>
    <w:rsid w:val="00485F9D"/>
    <w:rsid w:val="00486372"/>
    <w:rsid w:val="004867A3"/>
    <w:rsid w:val="004867F4"/>
    <w:rsid w:val="00486E3F"/>
    <w:rsid w:val="00487778"/>
    <w:rsid w:val="00487B04"/>
    <w:rsid w:val="00487BC5"/>
    <w:rsid w:val="00487CE5"/>
    <w:rsid w:val="00490101"/>
    <w:rsid w:val="0049052E"/>
    <w:rsid w:val="004909C3"/>
    <w:rsid w:val="004909F2"/>
    <w:rsid w:val="00490A74"/>
    <w:rsid w:val="00491153"/>
    <w:rsid w:val="004913CC"/>
    <w:rsid w:val="004914EE"/>
    <w:rsid w:val="004915E9"/>
    <w:rsid w:val="00491B2E"/>
    <w:rsid w:val="004924A1"/>
    <w:rsid w:val="004925CC"/>
    <w:rsid w:val="00492857"/>
    <w:rsid w:val="00492BDF"/>
    <w:rsid w:val="00492CF2"/>
    <w:rsid w:val="00492D4B"/>
    <w:rsid w:val="0049313D"/>
    <w:rsid w:val="004931D0"/>
    <w:rsid w:val="0049320F"/>
    <w:rsid w:val="0049321E"/>
    <w:rsid w:val="004934C5"/>
    <w:rsid w:val="0049371F"/>
    <w:rsid w:val="004937ED"/>
    <w:rsid w:val="00493A23"/>
    <w:rsid w:val="00493CFF"/>
    <w:rsid w:val="00493E20"/>
    <w:rsid w:val="00493F07"/>
    <w:rsid w:val="004943E2"/>
    <w:rsid w:val="00494B4F"/>
    <w:rsid w:val="00494F01"/>
    <w:rsid w:val="00495468"/>
    <w:rsid w:val="004959AA"/>
    <w:rsid w:val="00495B18"/>
    <w:rsid w:val="00495C76"/>
    <w:rsid w:val="00495D46"/>
    <w:rsid w:val="0049629F"/>
    <w:rsid w:val="00496691"/>
    <w:rsid w:val="004967A4"/>
    <w:rsid w:val="0049688C"/>
    <w:rsid w:val="00496BE2"/>
    <w:rsid w:val="00496C0C"/>
    <w:rsid w:val="00496EC8"/>
    <w:rsid w:val="00497116"/>
    <w:rsid w:val="004978B4"/>
    <w:rsid w:val="004979CD"/>
    <w:rsid w:val="00497BDF"/>
    <w:rsid w:val="004A0247"/>
    <w:rsid w:val="004A0CD0"/>
    <w:rsid w:val="004A1012"/>
    <w:rsid w:val="004A1134"/>
    <w:rsid w:val="004A1543"/>
    <w:rsid w:val="004A1766"/>
    <w:rsid w:val="004A1D5F"/>
    <w:rsid w:val="004A234D"/>
    <w:rsid w:val="004A23C6"/>
    <w:rsid w:val="004A2699"/>
    <w:rsid w:val="004A2A2B"/>
    <w:rsid w:val="004A2BA3"/>
    <w:rsid w:val="004A2D0D"/>
    <w:rsid w:val="004A3294"/>
    <w:rsid w:val="004A3DAB"/>
    <w:rsid w:val="004A3FF0"/>
    <w:rsid w:val="004A410E"/>
    <w:rsid w:val="004A4377"/>
    <w:rsid w:val="004A4786"/>
    <w:rsid w:val="004A4A32"/>
    <w:rsid w:val="004A52B6"/>
    <w:rsid w:val="004A5451"/>
    <w:rsid w:val="004A5718"/>
    <w:rsid w:val="004A576B"/>
    <w:rsid w:val="004A59EC"/>
    <w:rsid w:val="004A5C58"/>
    <w:rsid w:val="004A6235"/>
    <w:rsid w:val="004A6BF8"/>
    <w:rsid w:val="004A79E8"/>
    <w:rsid w:val="004A7F21"/>
    <w:rsid w:val="004B0199"/>
    <w:rsid w:val="004B0AA5"/>
    <w:rsid w:val="004B0DF5"/>
    <w:rsid w:val="004B135F"/>
    <w:rsid w:val="004B1DCF"/>
    <w:rsid w:val="004B1DF8"/>
    <w:rsid w:val="004B2009"/>
    <w:rsid w:val="004B2064"/>
    <w:rsid w:val="004B231F"/>
    <w:rsid w:val="004B25B3"/>
    <w:rsid w:val="004B288E"/>
    <w:rsid w:val="004B2ABE"/>
    <w:rsid w:val="004B2D49"/>
    <w:rsid w:val="004B2F88"/>
    <w:rsid w:val="004B3353"/>
    <w:rsid w:val="004B35D3"/>
    <w:rsid w:val="004B3616"/>
    <w:rsid w:val="004B436F"/>
    <w:rsid w:val="004B439D"/>
    <w:rsid w:val="004B4B7F"/>
    <w:rsid w:val="004B4E60"/>
    <w:rsid w:val="004B519F"/>
    <w:rsid w:val="004B54C1"/>
    <w:rsid w:val="004B5729"/>
    <w:rsid w:val="004B588D"/>
    <w:rsid w:val="004B5A3A"/>
    <w:rsid w:val="004B5D1B"/>
    <w:rsid w:val="004B5E73"/>
    <w:rsid w:val="004B6A78"/>
    <w:rsid w:val="004B6F3D"/>
    <w:rsid w:val="004B76E5"/>
    <w:rsid w:val="004B79B2"/>
    <w:rsid w:val="004B7EC5"/>
    <w:rsid w:val="004B7EE6"/>
    <w:rsid w:val="004C006D"/>
    <w:rsid w:val="004C0A88"/>
    <w:rsid w:val="004C0C0A"/>
    <w:rsid w:val="004C14B6"/>
    <w:rsid w:val="004C1A22"/>
    <w:rsid w:val="004C1E02"/>
    <w:rsid w:val="004C1ED0"/>
    <w:rsid w:val="004C1F2A"/>
    <w:rsid w:val="004C2046"/>
    <w:rsid w:val="004C20C3"/>
    <w:rsid w:val="004C21BE"/>
    <w:rsid w:val="004C23EE"/>
    <w:rsid w:val="004C252F"/>
    <w:rsid w:val="004C282A"/>
    <w:rsid w:val="004C3111"/>
    <w:rsid w:val="004C3323"/>
    <w:rsid w:val="004C3777"/>
    <w:rsid w:val="004C3A05"/>
    <w:rsid w:val="004C3B85"/>
    <w:rsid w:val="004C3E0A"/>
    <w:rsid w:val="004C4128"/>
    <w:rsid w:val="004C46F4"/>
    <w:rsid w:val="004C4BE7"/>
    <w:rsid w:val="004C5727"/>
    <w:rsid w:val="004C5AB4"/>
    <w:rsid w:val="004C5AF2"/>
    <w:rsid w:val="004C5B6E"/>
    <w:rsid w:val="004C5BD0"/>
    <w:rsid w:val="004C6040"/>
    <w:rsid w:val="004C6127"/>
    <w:rsid w:val="004C641C"/>
    <w:rsid w:val="004C69D5"/>
    <w:rsid w:val="004C6EC8"/>
    <w:rsid w:val="004C77B2"/>
    <w:rsid w:val="004C7D4B"/>
    <w:rsid w:val="004D01AD"/>
    <w:rsid w:val="004D025F"/>
    <w:rsid w:val="004D0575"/>
    <w:rsid w:val="004D0910"/>
    <w:rsid w:val="004D0CD0"/>
    <w:rsid w:val="004D0D1E"/>
    <w:rsid w:val="004D0D24"/>
    <w:rsid w:val="004D1461"/>
    <w:rsid w:val="004D147A"/>
    <w:rsid w:val="004D186A"/>
    <w:rsid w:val="004D2A5F"/>
    <w:rsid w:val="004D2FB9"/>
    <w:rsid w:val="004D32A3"/>
    <w:rsid w:val="004D3716"/>
    <w:rsid w:val="004D37BD"/>
    <w:rsid w:val="004D40AF"/>
    <w:rsid w:val="004D44F1"/>
    <w:rsid w:val="004D451E"/>
    <w:rsid w:val="004D48C5"/>
    <w:rsid w:val="004D48D1"/>
    <w:rsid w:val="004D490F"/>
    <w:rsid w:val="004D498D"/>
    <w:rsid w:val="004D4A76"/>
    <w:rsid w:val="004D4B5A"/>
    <w:rsid w:val="004D4EFC"/>
    <w:rsid w:val="004D4FDA"/>
    <w:rsid w:val="004D503C"/>
    <w:rsid w:val="004D54B6"/>
    <w:rsid w:val="004D59CD"/>
    <w:rsid w:val="004D5F43"/>
    <w:rsid w:val="004D5F4D"/>
    <w:rsid w:val="004D6E19"/>
    <w:rsid w:val="004D7532"/>
    <w:rsid w:val="004D7B7C"/>
    <w:rsid w:val="004E0403"/>
    <w:rsid w:val="004E05EA"/>
    <w:rsid w:val="004E0BB4"/>
    <w:rsid w:val="004E0ED4"/>
    <w:rsid w:val="004E11E6"/>
    <w:rsid w:val="004E191D"/>
    <w:rsid w:val="004E1EE2"/>
    <w:rsid w:val="004E20EA"/>
    <w:rsid w:val="004E2C33"/>
    <w:rsid w:val="004E2DC5"/>
    <w:rsid w:val="004E2F79"/>
    <w:rsid w:val="004E313F"/>
    <w:rsid w:val="004E3141"/>
    <w:rsid w:val="004E3384"/>
    <w:rsid w:val="004E346D"/>
    <w:rsid w:val="004E4503"/>
    <w:rsid w:val="004E4599"/>
    <w:rsid w:val="004E45DB"/>
    <w:rsid w:val="004E4EA0"/>
    <w:rsid w:val="004E5106"/>
    <w:rsid w:val="004E52DC"/>
    <w:rsid w:val="004E5596"/>
    <w:rsid w:val="004E570E"/>
    <w:rsid w:val="004E5C12"/>
    <w:rsid w:val="004E5D79"/>
    <w:rsid w:val="004E5DBE"/>
    <w:rsid w:val="004E5F71"/>
    <w:rsid w:val="004E6120"/>
    <w:rsid w:val="004E62B3"/>
    <w:rsid w:val="004E6480"/>
    <w:rsid w:val="004E64C5"/>
    <w:rsid w:val="004E6C4E"/>
    <w:rsid w:val="004E6CD3"/>
    <w:rsid w:val="004E6F1B"/>
    <w:rsid w:val="004E706B"/>
    <w:rsid w:val="004E7122"/>
    <w:rsid w:val="004E71C7"/>
    <w:rsid w:val="004E72C5"/>
    <w:rsid w:val="004E72CD"/>
    <w:rsid w:val="004E778F"/>
    <w:rsid w:val="004E7964"/>
    <w:rsid w:val="004F0302"/>
    <w:rsid w:val="004F035B"/>
    <w:rsid w:val="004F0AA9"/>
    <w:rsid w:val="004F0AAF"/>
    <w:rsid w:val="004F0FAD"/>
    <w:rsid w:val="004F1629"/>
    <w:rsid w:val="004F2176"/>
    <w:rsid w:val="004F23F4"/>
    <w:rsid w:val="004F2F91"/>
    <w:rsid w:val="004F3497"/>
    <w:rsid w:val="004F3540"/>
    <w:rsid w:val="004F364E"/>
    <w:rsid w:val="004F39ED"/>
    <w:rsid w:val="004F3A84"/>
    <w:rsid w:val="004F3B5B"/>
    <w:rsid w:val="004F3B7F"/>
    <w:rsid w:val="004F3FB4"/>
    <w:rsid w:val="004F4323"/>
    <w:rsid w:val="004F479D"/>
    <w:rsid w:val="004F485C"/>
    <w:rsid w:val="004F4C56"/>
    <w:rsid w:val="004F4FC6"/>
    <w:rsid w:val="004F515E"/>
    <w:rsid w:val="004F591D"/>
    <w:rsid w:val="004F64A7"/>
    <w:rsid w:val="004F6709"/>
    <w:rsid w:val="004F6B61"/>
    <w:rsid w:val="004F6DC5"/>
    <w:rsid w:val="004F6E76"/>
    <w:rsid w:val="004F71CE"/>
    <w:rsid w:val="004F7C41"/>
    <w:rsid w:val="004F7C71"/>
    <w:rsid w:val="00500584"/>
    <w:rsid w:val="00500981"/>
    <w:rsid w:val="00500CC9"/>
    <w:rsid w:val="005010B5"/>
    <w:rsid w:val="005010C2"/>
    <w:rsid w:val="0050111D"/>
    <w:rsid w:val="00501718"/>
    <w:rsid w:val="00501743"/>
    <w:rsid w:val="00501A59"/>
    <w:rsid w:val="00501E59"/>
    <w:rsid w:val="005023E3"/>
    <w:rsid w:val="0050260E"/>
    <w:rsid w:val="005028E3"/>
    <w:rsid w:val="00502937"/>
    <w:rsid w:val="00502D2E"/>
    <w:rsid w:val="00502D76"/>
    <w:rsid w:val="00502DB3"/>
    <w:rsid w:val="005036C1"/>
    <w:rsid w:val="005039F5"/>
    <w:rsid w:val="00503B51"/>
    <w:rsid w:val="00503EF4"/>
    <w:rsid w:val="00503F6D"/>
    <w:rsid w:val="00504511"/>
    <w:rsid w:val="00504690"/>
    <w:rsid w:val="005047F1"/>
    <w:rsid w:val="00504815"/>
    <w:rsid w:val="00504A5A"/>
    <w:rsid w:val="00504B14"/>
    <w:rsid w:val="00504B7F"/>
    <w:rsid w:val="00504FE7"/>
    <w:rsid w:val="005054A9"/>
    <w:rsid w:val="0050560F"/>
    <w:rsid w:val="00505948"/>
    <w:rsid w:val="00505F8B"/>
    <w:rsid w:val="005065A6"/>
    <w:rsid w:val="0050681F"/>
    <w:rsid w:val="0050695E"/>
    <w:rsid w:val="00506BD2"/>
    <w:rsid w:val="00506C89"/>
    <w:rsid w:val="00506FB6"/>
    <w:rsid w:val="00507173"/>
    <w:rsid w:val="00511616"/>
    <w:rsid w:val="00511663"/>
    <w:rsid w:val="00511935"/>
    <w:rsid w:val="005119E1"/>
    <w:rsid w:val="00511ED4"/>
    <w:rsid w:val="00512962"/>
    <w:rsid w:val="00512B1A"/>
    <w:rsid w:val="00512C18"/>
    <w:rsid w:val="00512C64"/>
    <w:rsid w:val="00512E12"/>
    <w:rsid w:val="00512F9C"/>
    <w:rsid w:val="005130ED"/>
    <w:rsid w:val="005132F9"/>
    <w:rsid w:val="00514127"/>
    <w:rsid w:val="005142B8"/>
    <w:rsid w:val="0051430F"/>
    <w:rsid w:val="00514748"/>
    <w:rsid w:val="005147B6"/>
    <w:rsid w:val="00514806"/>
    <w:rsid w:val="00514953"/>
    <w:rsid w:val="00514B55"/>
    <w:rsid w:val="00514C13"/>
    <w:rsid w:val="0051586B"/>
    <w:rsid w:val="00515C7B"/>
    <w:rsid w:val="00515F2C"/>
    <w:rsid w:val="00516717"/>
    <w:rsid w:val="00516B1F"/>
    <w:rsid w:val="0051743D"/>
    <w:rsid w:val="0051750D"/>
    <w:rsid w:val="00517656"/>
    <w:rsid w:val="005179FA"/>
    <w:rsid w:val="00517E3D"/>
    <w:rsid w:val="00517EB5"/>
    <w:rsid w:val="0052006C"/>
    <w:rsid w:val="0052078A"/>
    <w:rsid w:val="00520D5A"/>
    <w:rsid w:val="005213A5"/>
    <w:rsid w:val="005217C1"/>
    <w:rsid w:val="0052183E"/>
    <w:rsid w:val="005219C9"/>
    <w:rsid w:val="00521B46"/>
    <w:rsid w:val="00521CA9"/>
    <w:rsid w:val="00522D38"/>
    <w:rsid w:val="0052354A"/>
    <w:rsid w:val="0052384B"/>
    <w:rsid w:val="005242E1"/>
    <w:rsid w:val="00525005"/>
    <w:rsid w:val="00525099"/>
    <w:rsid w:val="005252A6"/>
    <w:rsid w:val="005254D1"/>
    <w:rsid w:val="00525ABA"/>
    <w:rsid w:val="00525D19"/>
    <w:rsid w:val="00525E7C"/>
    <w:rsid w:val="00525F89"/>
    <w:rsid w:val="00526891"/>
    <w:rsid w:val="00526BF2"/>
    <w:rsid w:val="00526E5C"/>
    <w:rsid w:val="00526F2B"/>
    <w:rsid w:val="00527322"/>
    <w:rsid w:val="0052734C"/>
    <w:rsid w:val="005273ED"/>
    <w:rsid w:val="00527722"/>
    <w:rsid w:val="00527D01"/>
    <w:rsid w:val="00527E66"/>
    <w:rsid w:val="00530138"/>
    <w:rsid w:val="0053036D"/>
    <w:rsid w:val="00530380"/>
    <w:rsid w:val="00530390"/>
    <w:rsid w:val="005305B8"/>
    <w:rsid w:val="00530D39"/>
    <w:rsid w:val="00530E83"/>
    <w:rsid w:val="00531244"/>
    <w:rsid w:val="0053146D"/>
    <w:rsid w:val="00531743"/>
    <w:rsid w:val="0053180A"/>
    <w:rsid w:val="00531E74"/>
    <w:rsid w:val="00532527"/>
    <w:rsid w:val="0053254C"/>
    <w:rsid w:val="005325B3"/>
    <w:rsid w:val="00532638"/>
    <w:rsid w:val="00532950"/>
    <w:rsid w:val="005333A5"/>
    <w:rsid w:val="00533508"/>
    <w:rsid w:val="00533D6C"/>
    <w:rsid w:val="00533E63"/>
    <w:rsid w:val="00534045"/>
    <w:rsid w:val="0053430D"/>
    <w:rsid w:val="00534335"/>
    <w:rsid w:val="00534EB6"/>
    <w:rsid w:val="005352A5"/>
    <w:rsid w:val="00535329"/>
    <w:rsid w:val="00535800"/>
    <w:rsid w:val="00535B0C"/>
    <w:rsid w:val="00535F58"/>
    <w:rsid w:val="005360BA"/>
    <w:rsid w:val="0053648A"/>
    <w:rsid w:val="005369A4"/>
    <w:rsid w:val="00536A89"/>
    <w:rsid w:val="00536CAB"/>
    <w:rsid w:val="00536D64"/>
    <w:rsid w:val="00537045"/>
    <w:rsid w:val="0053748B"/>
    <w:rsid w:val="00537BDB"/>
    <w:rsid w:val="00537F26"/>
    <w:rsid w:val="00540147"/>
    <w:rsid w:val="005402F4"/>
    <w:rsid w:val="005407F6"/>
    <w:rsid w:val="00540958"/>
    <w:rsid w:val="00540C15"/>
    <w:rsid w:val="00541460"/>
    <w:rsid w:val="00541465"/>
    <w:rsid w:val="005414C6"/>
    <w:rsid w:val="00541C29"/>
    <w:rsid w:val="00541F5B"/>
    <w:rsid w:val="005420AE"/>
    <w:rsid w:val="005422D7"/>
    <w:rsid w:val="00542332"/>
    <w:rsid w:val="0054277F"/>
    <w:rsid w:val="00542A3B"/>
    <w:rsid w:val="00542FF7"/>
    <w:rsid w:val="00543177"/>
    <w:rsid w:val="0054320B"/>
    <w:rsid w:val="00543381"/>
    <w:rsid w:val="00544A0F"/>
    <w:rsid w:val="00544F85"/>
    <w:rsid w:val="00545290"/>
    <w:rsid w:val="00545439"/>
    <w:rsid w:val="00545489"/>
    <w:rsid w:val="00545A25"/>
    <w:rsid w:val="00545D38"/>
    <w:rsid w:val="00545D62"/>
    <w:rsid w:val="005465EA"/>
    <w:rsid w:val="00546834"/>
    <w:rsid w:val="00546D79"/>
    <w:rsid w:val="00546ED4"/>
    <w:rsid w:val="00547179"/>
    <w:rsid w:val="00547223"/>
    <w:rsid w:val="005474F8"/>
    <w:rsid w:val="005476B0"/>
    <w:rsid w:val="00547789"/>
    <w:rsid w:val="00547877"/>
    <w:rsid w:val="0055007C"/>
    <w:rsid w:val="005505F3"/>
    <w:rsid w:val="00550677"/>
    <w:rsid w:val="00550719"/>
    <w:rsid w:val="00550927"/>
    <w:rsid w:val="00550B4D"/>
    <w:rsid w:val="00550DE6"/>
    <w:rsid w:val="00551228"/>
    <w:rsid w:val="00551521"/>
    <w:rsid w:val="00551C34"/>
    <w:rsid w:val="005524E4"/>
    <w:rsid w:val="005527F9"/>
    <w:rsid w:val="00552844"/>
    <w:rsid w:val="00552B80"/>
    <w:rsid w:val="00552E3B"/>
    <w:rsid w:val="00553170"/>
    <w:rsid w:val="005534D7"/>
    <w:rsid w:val="0055408B"/>
    <w:rsid w:val="00554098"/>
    <w:rsid w:val="00554409"/>
    <w:rsid w:val="00554438"/>
    <w:rsid w:val="0055445A"/>
    <w:rsid w:val="005548BC"/>
    <w:rsid w:val="00554B54"/>
    <w:rsid w:val="00554FE9"/>
    <w:rsid w:val="0055517B"/>
    <w:rsid w:val="005554AF"/>
    <w:rsid w:val="0055576C"/>
    <w:rsid w:val="005559B3"/>
    <w:rsid w:val="00555A56"/>
    <w:rsid w:val="00556DF5"/>
    <w:rsid w:val="00556F0C"/>
    <w:rsid w:val="0055743B"/>
    <w:rsid w:val="00560281"/>
    <w:rsid w:val="005603A7"/>
    <w:rsid w:val="005605C3"/>
    <w:rsid w:val="00560E6C"/>
    <w:rsid w:val="00560EC0"/>
    <w:rsid w:val="0056146F"/>
    <w:rsid w:val="00561A39"/>
    <w:rsid w:val="00561DD6"/>
    <w:rsid w:val="00562324"/>
    <w:rsid w:val="005624DB"/>
    <w:rsid w:val="00562795"/>
    <w:rsid w:val="00562A16"/>
    <w:rsid w:val="00562AA9"/>
    <w:rsid w:val="00562D6A"/>
    <w:rsid w:val="005635AA"/>
    <w:rsid w:val="005635F9"/>
    <w:rsid w:val="00563917"/>
    <w:rsid w:val="00563CF5"/>
    <w:rsid w:val="00563D7E"/>
    <w:rsid w:val="00563F1F"/>
    <w:rsid w:val="0056502F"/>
    <w:rsid w:val="0056510B"/>
    <w:rsid w:val="00565332"/>
    <w:rsid w:val="00566184"/>
    <w:rsid w:val="005666B3"/>
    <w:rsid w:val="00566B1E"/>
    <w:rsid w:val="00566BEF"/>
    <w:rsid w:val="00566DE0"/>
    <w:rsid w:val="00566E60"/>
    <w:rsid w:val="005673F3"/>
    <w:rsid w:val="005674C9"/>
    <w:rsid w:val="005676AC"/>
    <w:rsid w:val="0056779D"/>
    <w:rsid w:val="00567CAD"/>
    <w:rsid w:val="00567CB2"/>
    <w:rsid w:val="00567EFC"/>
    <w:rsid w:val="00567FD1"/>
    <w:rsid w:val="005700B6"/>
    <w:rsid w:val="00570936"/>
    <w:rsid w:val="00571012"/>
    <w:rsid w:val="00571047"/>
    <w:rsid w:val="0057124E"/>
    <w:rsid w:val="005712D7"/>
    <w:rsid w:val="0057165C"/>
    <w:rsid w:val="005717A0"/>
    <w:rsid w:val="0057182D"/>
    <w:rsid w:val="00571941"/>
    <w:rsid w:val="005719B0"/>
    <w:rsid w:val="005723EC"/>
    <w:rsid w:val="0057259F"/>
    <w:rsid w:val="00572630"/>
    <w:rsid w:val="005727C6"/>
    <w:rsid w:val="00572A59"/>
    <w:rsid w:val="00572C60"/>
    <w:rsid w:val="00572EC0"/>
    <w:rsid w:val="005731CF"/>
    <w:rsid w:val="0057338B"/>
    <w:rsid w:val="00573A76"/>
    <w:rsid w:val="00573BFB"/>
    <w:rsid w:val="00573FD6"/>
    <w:rsid w:val="005741D3"/>
    <w:rsid w:val="00574626"/>
    <w:rsid w:val="00574A0B"/>
    <w:rsid w:val="00574DFF"/>
    <w:rsid w:val="00574E3E"/>
    <w:rsid w:val="005755C4"/>
    <w:rsid w:val="005758A3"/>
    <w:rsid w:val="00575D62"/>
    <w:rsid w:val="0057634E"/>
    <w:rsid w:val="00576483"/>
    <w:rsid w:val="005764C4"/>
    <w:rsid w:val="005767B4"/>
    <w:rsid w:val="00576A86"/>
    <w:rsid w:val="005770B5"/>
    <w:rsid w:val="005770E3"/>
    <w:rsid w:val="005771B1"/>
    <w:rsid w:val="00577872"/>
    <w:rsid w:val="0058049E"/>
    <w:rsid w:val="00580623"/>
    <w:rsid w:val="00580E75"/>
    <w:rsid w:val="005811F6"/>
    <w:rsid w:val="005812DE"/>
    <w:rsid w:val="005816C0"/>
    <w:rsid w:val="00581934"/>
    <w:rsid w:val="005819E9"/>
    <w:rsid w:val="00581F02"/>
    <w:rsid w:val="0058232C"/>
    <w:rsid w:val="005824DF"/>
    <w:rsid w:val="005828EC"/>
    <w:rsid w:val="0058299F"/>
    <w:rsid w:val="00582BC6"/>
    <w:rsid w:val="0058307B"/>
    <w:rsid w:val="005834D3"/>
    <w:rsid w:val="00583690"/>
    <w:rsid w:val="00583723"/>
    <w:rsid w:val="005837BE"/>
    <w:rsid w:val="005839C6"/>
    <w:rsid w:val="00583CFB"/>
    <w:rsid w:val="00583D79"/>
    <w:rsid w:val="00583E84"/>
    <w:rsid w:val="00584566"/>
    <w:rsid w:val="005845DA"/>
    <w:rsid w:val="00584AB7"/>
    <w:rsid w:val="00584DE4"/>
    <w:rsid w:val="005861EA"/>
    <w:rsid w:val="00586319"/>
    <w:rsid w:val="00586614"/>
    <w:rsid w:val="005867F8"/>
    <w:rsid w:val="00586CD5"/>
    <w:rsid w:val="00586D6D"/>
    <w:rsid w:val="00586ED6"/>
    <w:rsid w:val="0058718D"/>
    <w:rsid w:val="00587343"/>
    <w:rsid w:val="005874B9"/>
    <w:rsid w:val="00587B57"/>
    <w:rsid w:val="00587D64"/>
    <w:rsid w:val="00587F72"/>
    <w:rsid w:val="00590066"/>
    <w:rsid w:val="005903B1"/>
    <w:rsid w:val="0059068C"/>
    <w:rsid w:val="00590889"/>
    <w:rsid w:val="005909B8"/>
    <w:rsid w:val="00590DEA"/>
    <w:rsid w:val="00591085"/>
    <w:rsid w:val="005917BB"/>
    <w:rsid w:val="005919CE"/>
    <w:rsid w:val="00591AF0"/>
    <w:rsid w:val="00591B77"/>
    <w:rsid w:val="00591C46"/>
    <w:rsid w:val="00591CC0"/>
    <w:rsid w:val="00592080"/>
    <w:rsid w:val="00592257"/>
    <w:rsid w:val="0059297E"/>
    <w:rsid w:val="00592DB9"/>
    <w:rsid w:val="00593323"/>
    <w:rsid w:val="00593481"/>
    <w:rsid w:val="005942BA"/>
    <w:rsid w:val="0059462D"/>
    <w:rsid w:val="00594702"/>
    <w:rsid w:val="00594FB7"/>
    <w:rsid w:val="00594FC8"/>
    <w:rsid w:val="00595562"/>
    <w:rsid w:val="005958E3"/>
    <w:rsid w:val="00595A5F"/>
    <w:rsid w:val="0059606C"/>
    <w:rsid w:val="00596239"/>
    <w:rsid w:val="005965A9"/>
    <w:rsid w:val="00597435"/>
    <w:rsid w:val="0059757F"/>
    <w:rsid w:val="005976D7"/>
    <w:rsid w:val="00597769"/>
    <w:rsid w:val="00597AE2"/>
    <w:rsid w:val="00597DCC"/>
    <w:rsid w:val="005A00D3"/>
    <w:rsid w:val="005A0CF5"/>
    <w:rsid w:val="005A1011"/>
    <w:rsid w:val="005A10E6"/>
    <w:rsid w:val="005A12A9"/>
    <w:rsid w:val="005A17AC"/>
    <w:rsid w:val="005A1D99"/>
    <w:rsid w:val="005A21A8"/>
    <w:rsid w:val="005A22EA"/>
    <w:rsid w:val="005A3634"/>
    <w:rsid w:val="005A3B0F"/>
    <w:rsid w:val="005A42A5"/>
    <w:rsid w:val="005A4401"/>
    <w:rsid w:val="005A45CC"/>
    <w:rsid w:val="005A4790"/>
    <w:rsid w:val="005A4CE2"/>
    <w:rsid w:val="005A4F49"/>
    <w:rsid w:val="005A53D7"/>
    <w:rsid w:val="005A55E8"/>
    <w:rsid w:val="005A58F8"/>
    <w:rsid w:val="005A5F7C"/>
    <w:rsid w:val="005A601C"/>
    <w:rsid w:val="005A6507"/>
    <w:rsid w:val="005A6DAE"/>
    <w:rsid w:val="005A71F7"/>
    <w:rsid w:val="005A751C"/>
    <w:rsid w:val="005A783B"/>
    <w:rsid w:val="005A7BFA"/>
    <w:rsid w:val="005A7CAD"/>
    <w:rsid w:val="005A7EA3"/>
    <w:rsid w:val="005B0073"/>
    <w:rsid w:val="005B00DF"/>
    <w:rsid w:val="005B00E4"/>
    <w:rsid w:val="005B043C"/>
    <w:rsid w:val="005B0628"/>
    <w:rsid w:val="005B0642"/>
    <w:rsid w:val="005B066F"/>
    <w:rsid w:val="005B1082"/>
    <w:rsid w:val="005B1198"/>
    <w:rsid w:val="005B1248"/>
    <w:rsid w:val="005B1398"/>
    <w:rsid w:val="005B14BE"/>
    <w:rsid w:val="005B17EE"/>
    <w:rsid w:val="005B1B46"/>
    <w:rsid w:val="005B1E97"/>
    <w:rsid w:val="005B1EA9"/>
    <w:rsid w:val="005B209F"/>
    <w:rsid w:val="005B20F5"/>
    <w:rsid w:val="005B285D"/>
    <w:rsid w:val="005B2B10"/>
    <w:rsid w:val="005B2B8C"/>
    <w:rsid w:val="005B2BA4"/>
    <w:rsid w:val="005B3280"/>
    <w:rsid w:val="005B3461"/>
    <w:rsid w:val="005B39F5"/>
    <w:rsid w:val="005B3B11"/>
    <w:rsid w:val="005B3CD3"/>
    <w:rsid w:val="005B436F"/>
    <w:rsid w:val="005B4712"/>
    <w:rsid w:val="005B49BF"/>
    <w:rsid w:val="005B4E3E"/>
    <w:rsid w:val="005B51BC"/>
    <w:rsid w:val="005B56B3"/>
    <w:rsid w:val="005B5743"/>
    <w:rsid w:val="005B57CD"/>
    <w:rsid w:val="005B5C4B"/>
    <w:rsid w:val="005B5DBF"/>
    <w:rsid w:val="005B6287"/>
    <w:rsid w:val="005B63C1"/>
    <w:rsid w:val="005B65B7"/>
    <w:rsid w:val="005B6888"/>
    <w:rsid w:val="005B691B"/>
    <w:rsid w:val="005B6A4F"/>
    <w:rsid w:val="005B7A21"/>
    <w:rsid w:val="005B7EBF"/>
    <w:rsid w:val="005C0210"/>
    <w:rsid w:val="005C0B00"/>
    <w:rsid w:val="005C0BB0"/>
    <w:rsid w:val="005C1894"/>
    <w:rsid w:val="005C1A98"/>
    <w:rsid w:val="005C1ACA"/>
    <w:rsid w:val="005C1CE5"/>
    <w:rsid w:val="005C20A4"/>
    <w:rsid w:val="005C215A"/>
    <w:rsid w:val="005C22A6"/>
    <w:rsid w:val="005C2328"/>
    <w:rsid w:val="005C2BA2"/>
    <w:rsid w:val="005C2E11"/>
    <w:rsid w:val="005C3029"/>
    <w:rsid w:val="005C374E"/>
    <w:rsid w:val="005C3ABE"/>
    <w:rsid w:val="005C3CB1"/>
    <w:rsid w:val="005C40A9"/>
    <w:rsid w:val="005C5216"/>
    <w:rsid w:val="005C60AF"/>
    <w:rsid w:val="005C6291"/>
    <w:rsid w:val="005C658E"/>
    <w:rsid w:val="005C76F9"/>
    <w:rsid w:val="005C78BF"/>
    <w:rsid w:val="005C7AC5"/>
    <w:rsid w:val="005C7EAC"/>
    <w:rsid w:val="005D070C"/>
    <w:rsid w:val="005D095B"/>
    <w:rsid w:val="005D0D8B"/>
    <w:rsid w:val="005D1140"/>
    <w:rsid w:val="005D12DF"/>
    <w:rsid w:val="005D149E"/>
    <w:rsid w:val="005D1979"/>
    <w:rsid w:val="005D237B"/>
    <w:rsid w:val="005D2393"/>
    <w:rsid w:val="005D2694"/>
    <w:rsid w:val="005D29C3"/>
    <w:rsid w:val="005D3363"/>
    <w:rsid w:val="005D3819"/>
    <w:rsid w:val="005D3A41"/>
    <w:rsid w:val="005D3AD6"/>
    <w:rsid w:val="005D3DF2"/>
    <w:rsid w:val="005D41F9"/>
    <w:rsid w:val="005D4904"/>
    <w:rsid w:val="005D516A"/>
    <w:rsid w:val="005D5463"/>
    <w:rsid w:val="005D56BB"/>
    <w:rsid w:val="005D56DC"/>
    <w:rsid w:val="005D5C96"/>
    <w:rsid w:val="005D5DF9"/>
    <w:rsid w:val="005D600C"/>
    <w:rsid w:val="005D66DF"/>
    <w:rsid w:val="005D67E2"/>
    <w:rsid w:val="005D6815"/>
    <w:rsid w:val="005D6CE6"/>
    <w:rsid w:val="005D6FCB"/>
    <w:rsid w:val="005D7463"/>
    <w:rsid w:val="005D74CD"/>
    <w:rsid w:val="005D7BDC"/>
    <w:rsid w:val="005E00B8"/>
    <w:rsid w:val="005E00EB"/>
    <w:rsid w:val="005E0464"/>
    <w:rsid w:val="005E0912"/>
    <w:rsid w:val="005E0A96"/>
    <w:rsid w:val="005E0C48"/>
    <w:rsid w:val="005E0E1B"/>
    <w:rsid w:val="005E1445"/>
    <w:rsid w:val="005E1920"/>
    <w:rsid w:val="005E1BA8"/>
    <w:rsid w:val="005E1D6C"/>
    <w:rsid w:val="005E247C"/>
    <w:rsid w:val="005E2EBA"/>
    <w:rsid w:val="005E34E9"/>
    <w:rsid w:val="005E383C"/>
    <w:rsid w:val="005E40AF"/>
    <w:rsid w:val="005E417E"/>
    <w:rsid w:val="005E44B8"/>
    <w:rsid w:val="005E466E"/>
    <w:rsid w:val="005E4682"/>
    <w:rsid w:val="005E4D3E"/>
    <w:rsid w:val="005E5EA2"/>
    <w:rsid w:val="005E60E2"/>
    <w:rsid w:val="005E644C"/>
    <w:rsid w:val="005E65D8"/>
    <w:rsid w:val="005E6783"/>
    <w:rsid w:val="005E6E89"/>
    <w:rsid w:val="005E6F30"/>
    <w:rsid w:val="005E71B2"/>
    <w:rsid w:val="005E7B5E"/>
    <w:rsid w:val="005E7BCD"/>
    <w:rsid w:val="005F00BD"/>
    <w:rsid w:val="005F0B0D"/>
    <w:rsid w:val="005F145E"/>
    <w:rsid w:val="005F1951"/>
    <w:rsid w:val="005F1BB4"/>
    <w:rsid w:val="005F1F54"/>
    <w:rsid w:val="005F2ABA"/>
    <w:rsid w:val="005F32CA"/>
    <w:rsid w:val="005F3582"/>
    <w:rsid w:val="005F36EE"/>
    <w:rsid w:val="005F38F8"/>
    <w:rsid w:val="005F3BFC"/>
    <w:rsid w:val="005F3E4A"/>
    <w:rsid w:val="005F3E8C"/>
    <w:rsid w:val="005F4132"/>
    <w:rsid w:val="005F4823"/>
    <w:rsid w:val="005F54D8"/>
    <w:rsid w:val="005F54F0"/>
    <w:rsid w:val="005F55E0"/>
    <w:rsid w:val="005F59DD"/>
    <w:rsid w:val="005F5B2F"/>
    <w:rsid w:val="005F5CAA"/>
    <w:rsid w:val="005F5CD1"/>
    <w:rsid w:val="005F6397"/>
    <w:rsid w:val="005F64AC"/>
    <w:rsid w:val="005F6606"/>
    <w:rsid w:val="005F72AC"/>
    <w:rsid w:val="005F731F"/>
    <w:rsid w:val="005F744B"/>
    <w:rsid w:val="005F7595"/>
    <w:rsid w:val="005F7B1F"/>
    <w:rsid w:val="005F7C9A"/>
    <w:rsid w:val="005F7DEE"/>
    <w:rsid w:val="00600AC9"/>
    <w:rsid w:val="00600C6F"/>
    <w:rsid w:val="00600EA8"/>
    <w:rsid w:val="00600F70"/>
    <w:rsid w:val="0060123F"/>
    <w:rsid w:val="0060133D"/>
    <w:rsid w:val="00601402"/>
    <w:rsid w:val="0060173A"/>
    <w:rsid w:val="00601A3E"/>
    <w:rsid w:val="00601EBA"/>
    <w:rsid w:val="00602135"/>
    <w:rsid w:val="006021DB"/>
    <w:rsid w:val="00602919"/>
    <w:rsid w:val="006033FA"/>
    <w:rsid w:val="006034DC"/>
    <w:rsid w:val="0060355A"/>
    <w:rsid w:val="006038E8"/>
    <w:rsid w:val="00603908"/>
    <w:rsid w:val="006039B5"/>
    <w:rsid w:val="00603AAA"/>
    <w:rsid w:val="00603C90"/>
    <w:rsid w:val="00603D4F"/>
    <w:rsid w:val="0060433A"/>
    <w:rsid w:val="0060441B"/>
    <w:rsid w:val="00604D67"/>
    <w:rsid w:val="0060536B"/>
    <w:rsid w:val="0060540B"/>
    <w:rsid w:val="006055E7"/>
    <w:rsid w:val="00605630"/>
    <w:rsid w:val="00605963"/>
    <w:rsid w:val="00605C88"/>
    <w:rsid w:val="00605D23"/>
    <w:rsid w:val="00606104"/>
    <w:rsid w:val="00606398"/>
    <w:rsid w:val="00606F76"/>
    <w:rsid w:val="006072CC"/>
    <w:rsid w:val="00607834"/>
    <w:rsid w:val="00607925"/>
    <w:rsid w:val="00607E9B"/>
    <w:rsid w:val="00610437"/>
    <w:rsid w:val="006106A3"/>
    <w:rsid w:val="0061083E"/>
    <w:rsid w:val="00610D96"/>
    <w:rsid w:val="00610E5D"/>
    <w:rsid w:val="00610EDE"/>
    <w:rsid w:val="00610FA9"/>
    <w:rsid w:val="006119A4"/>
    <w:rsid w:val="00611BB4"/>
    <w:rsid w:val="00611ED5"/>
    <w:rsid w:val="006120DF"/>
    <w:rsid w:val="006123DE"/>
    <w:rsid w:val="00612845"/>
    <w:rsid w:val="00612D96"/>
    <w:rsid w:val="00613181"/>
    <w:rsid w:val="0061379B"/>
    <w:rsid w:val="00613F87"/>
    <w:rsid w:val="00614056"/>
    <w:rsid w:val="00614978"/>
    <w:rsid w:val="00614A0F"/>
    <w:rsid w:val="006150F9"/>
    <w:rsid w:val="00615304"/>
    <w:rsid w:val="00615892"/>
    <w:rsid w:val="00615F36"/>
    <w:rsid w:val="00615F9E"/>
    <w:rsid w:val="006166F0"/>
    <w:rsid w:val="00616820"/>
    <w:rsid w:val="00616A06"/>
    <w:rsid w:val="00616A79"/>
    <w:rsid w:val="00616A99"/>
    <w:rsid w:val="00617464"/>
    <w:rsid w:val="00617497"/>
    <w:rsid w:val="006174E9"/>
    <w:rsid w:val="00617799"/>
    <w:rsid w:val="00617D6B"/>
    <w:rsid w:val="0062003F"/>
    <w:rsid w:val="006201FA"/>
    <w:rsid w:val="006205AB"/>
    <w:rsid w:val="006208D7"/>
    <w:rsid w:val="00620DDC"/>
    <w:rsid w:val="0062173C"/>
    <w:rsid w:val="00621ADE"/>
    <w:rsid w:val="00621F33"/>
    <w:rsid w:val="00621FAE"/>
    <w:rsid w:val="006221AE"/>
    <w:rsid w:val="00622335"/>
    <w:rsid w:val="00622717"/>
    <w:rsid w:val="00622C05"/>
    <w:rsid w:val="00622F61"/>
    <w:rsid w:val="00623041"/>
    <w:rsid w:val="00623381"/>
    <w:rsid w:val="006234B8"/>
    <w:rsid w:val="006234E4"/>
    <w:rsid w:val="00623F6F"/>
    <w:rsid w:val="006242E2"/>
    <w:rsid w:val="0062447D"/>
    <w:rsid w:val="006244EE"/>
    <w:rsid w:val="00624A9D"/>
    <w:rsid w:val="00624DF7"/>
    <w:rsid w:val="006250E4"/>
    <w:rsid w:val="00625551"/>
    <w:rsid w:val="006260A6"/>
    <w:rsid w:val="006260DF"/>
    <w:rsid w:val="0062619B"/>
    <w:rsid w:val="006264AE"/>
    <w:rsid w:val="006268D9"/>
    <w:rsid w:val="00626920"/>
    <w:rsid w:val="00626954"/>
    <w:rsid w:val="00626D06"/>
    <w:rsid w:val="00626EC1"/>
    <w:rsid w:val="0062711B"/>
    <w:rsid w:val="0062738C"/>
    <w:rsid w:val="00627757"/>
    <w:rsid w:val="00627888"/>
    <w:rsid w:val="00630021"/>
    <w:rsid w:val="006301CF"/>
    <w:rsid w:val="00630DBA"/>
    <w:rsid w:val="00630EE4"/>
    <w:rsid w:val="006310A9"/>
    <w:rsid w:val="0063118A"/>
    <w:rsid w:val="006315E3"/>
    <w:rsid w:val="0063239D"/>
    <w:rsid w:val="00632400"/>
    <w:rsid w:val="00632401"/>
    <w:rsid w:val="00632789"/>
    <w:rsid w:val="00632DBE"/>
    <w:rsid w:val="00633759"/>
    <w:rsid w:val="00633811"/>
    <w:rsid w:val="006339AF"/>
    <w:rsid w:val="00633BEA"/>
    <w:rsid w:val="00633D71"/>
    <w:rsid w:val="00633F18"/>
    <w:rsid w:val="00633F64"/>
    <w:rsid w:val="00634254"/>
    <w:rsid w:val="00634288"/>
    <w:rsid w:val="00634795"/>
    <w:rsid w:val="006347FD"/>
    <w:rsid w:val="00634837"/>
    <w:rsid w:val="006348DE"/>
    <w:rsid w:val="00634D20"/>
    <w:rsid w:val="006350D2"/>
    <w:rsid w:val="00635115"/>
    <w:rsid w:val="006359CC"/>
    <w:rsid w:val="00635CDA"/>
    <w:rsid w:val="00635DB4"/>
    <w:rsid w:val="00635E1F"/>
    <w:rsid w:val="00636185"/>
    <w:rsid w:val="00636225"/>
    <w:rsid w:val="006365A0"/>
    <w:rsid w:val="00636B76"/>
    <w:rsid w:val="00636EC9"/>
    <w:rsid w:val="00637118"/>
    <w:rsid w:val="0063750D"/>
    <w:rsid w:val="0063763A"/>
    <w:rsid w:val="00637F03"/>
    <w:rsid w:val="006400C8"/>
    <w:rsid w:val="006400FD"/>
    <w:rsid w:val="006402CD"/>
    <w:rsid w:val="0064030A"/>
    <w:rsid w:val="00640454"/>
    <w:rsid w:val="00640542"/>
    <w:rsid w:val="00640DAD"/>
    <w:rsid w:val="00640DD2"/>
    <w:rsid w:val="00640EB2"/>
    <w:rsid w:val="0064146B"/>
    <w:rsid w:val="00641B0B"/>
    <w:rsid w:val="00641D5D"/>
    <w:rsid w:val="006424BE"/>
    <w:rsid w:val="0064310B"/>
    <w:rsid w:val="006434BA"/>
    <w:rsid w:val="00643554"/>
    <w:rsid w:val="00643D39"/>
    <w:rsid w:val="006440E9"/>
    <w:rsid w:val="00644457"/>
    <w:rsid w:val="00644923"/>
    <w:rsid w:val="006456DC"/>
    <w:rsid w:val="006459DF"/>
    <w:rsid w:val="00645AD1"/>
    <w:rsid w:val="00645D2A"/>
    <w:rsid w:val="00645DB2"/>
    <w:rsid w:val="00645E0C"/>
    <w:rsid w:val="006460F1"/>
    <w:rsid w:val="00646D7C"/>
    <w:rsid w:val="00646DBF"/>
    <w:rsid w:val="00647762"/>
    <w:rsid w:val="00647F9B"/>
    <w:rsid w:val="0065054D"/>
    <w:rsid w:val="0065076C"/>
    <w:rsid w:val="006508EB"/>
    <w:rsid w:val="006509E5"/>
    <w:rsid w:val="0065111A"/>
    <w:rsid w:val="006511EF"/>
    <w:rsid w:val="00651241"/>
    <w:rsid w:val="006513DC"/>
    <w:rsid w:val="00651690"/>
    <w:rsid w:val="00651BC3"/>
    <w:rsid w:val="00651ED8"/>
    <w:rsid w:val="00651F1D"/>
    <w:rsid w:val="00652699"/>
    <w:rsid w:val="00653479"/>
    <w:rsid w:val="00653509"/>
    <w:rsid w:val="00653A42"/>
    <w:rsid w:val="0065410E"/>
    <w:rsid w:val="00654168"/>
    <w:rsid w:val="0065416A"/>
    <w:rsid w:val="006544B4"/>
    <w:rsid w:val="006546EB"/>
    <w:rsid w:val="00654A18"/>
    <w:rsid w:val="00655190"/>
    <w:rsid w:val="00655317"/>
    <w:rsid w:val="00655752"/>
    <w:rsid w:val="0065585C"/>
    <w:rsid w:val="006558D4"/>
    <w:rsid w:val="00655ACF"/>
    <w:rsid w:val="0065608D"/>
    <w:rsid w:val="00656659"/>
    <w:rsid w:val="00656D74"/>
    <w:rsid w:val="00656E7C"/>
    <w:rsid w:val="00657154"/>
    <w:rsid w:val="0065747E"/>
    <w:rsid w:val="00657882"/>
    <w:rsid w:val="00657944"/>
    <w:rsid w:val="00657F8D"/>
    <w:rsid w:val="00657F9B"/>
    <w:rsid w:val="00660313"/>
    <w:rsid w:val="00660708"/>
    <w:rsid w:val="006607FC"/>
    <w:rsid w:val="006611F3"/>
    <w:rsid w:val="00661C3B"/>
    <w:rsid w:val="00661CDF"/>
    <w:rsid w:val="00661F3E"/>
    <w:rsid w:val="00661FA4"/>
    <w:rsid w:val="00662143"/>
    <w:rsid w:val="00662210"/>
    <w:rsid w:val="00662513"/>
    <w:rsid w:val="0066263C"/>
    <w:rsid w:val="00662730"/>
    <w:rsid w:val="00662FEC"/>
    <w:rsid w:val="0066314A"/>
    <w:rsid w:val="006634B7"/>
    <w:rsid w:val="006635CF"/>
    <w:rsid w:val="0066395D"/>
    <w:rsid w:val="00663ADE"/>
    <w:rsid w:val="00663C04"/>
    <w:rsid w:val="00663F11"/>
    <w:rsid w:val="006642AF"/>
    <w:rsid w:val="006645A3"/>
    <w:rsid w:val="006649C7"/>
    <w:rsid w:val="0066515D"/>
    <w:rsid w:val="006652C2"/>
    <w:rsid w:val="00665A97"/>
    <w:rsid w:val="00665B3D"/>
    <w:rsid w:val="00665FC9"/>
    <w:rsid w:val="0066606E"/>
    <w:rsid w:val="00666422"/>
    <w:rsid w:val="0066643F"/>
    <w:rsid w:val="0066657D"/>
    <w:rsid w:val="006667C4"/>
    <w:rsid w:val="00666B27"/>
    <w:rsid w:val="00666CB6"/>
    <w:rsid w:val="00666E50"/>
    <w:rsid w:val="00667566"/>
    <w:rsid w:val="00667CBD"/>
    <w:rsid w:val="00667D58"/>
    <w:rsid w:val="00670223"/>
    <w:rsid w:val="00670D22"/>
    <w:rsid w:val="00670E16"/>
    <w:rsid w:val="00672502"/>
    <w:rsid w:val="0067286E"/>
    <w:rsid w:val="00672C7F"/>
    <w:rsid w:val="00672E02"/>
    <w:rsid w:val="00672F1A"/>
    <w:rsid w:val="006741D0"/>
    <w:rsid w:val="006742C2"/>
    <w:rsid w:val="00674B13"/>
    <w:rsid w:val="00674C7B"/>
    <w:rsid w:val="00674E17"/>
    <w:rsid w:val="00675207"/>
    <w:rsid w:val="00675792"/>
    <w:rsid w:val="006757F1"/>
    <w:rsid w:val="00675C7C"/>
    <w:rsid w:val="0067618D"/>
    <w:rsid w:val="00676899"/>
    <w:rsid w:val="006769C2"/>
    <w:rsid w:val="00676D22"/>
    <w:rsid w:val="006778AB"/>
    <w:rsid w:val="00677CB5"/>
    <w:rsid w:val="00677D2C"/>
    <w:rsid w:val="00677F76"/>
    <w:rsid w:val="00680209"/>
    <w:rsid w:val="0068022D"/>
    <w:rsid w:val="00680E97"/>
    <w:rsid w:val="00681350"/>
    <w:rsid w:val="006813AC"/>
    <w:rsid w:val="00681594"/>
    <w:rsid w:val="00681B45"/>
    <w:rsid w:val="00681E99"/>
    <w:rsid w:val="00681F09"/>
    <w:rsid w:val="00681FCE"/>
    <w:rsid w:val="00682650"/>
    <w:rsid w:val="0068279A"/>
    <w:rsid w:val="00682852"/>
    <w:rsid w:val="0068332A"/>
    <w:rsid w:val="006836DF"/>
    <w:rsid w:val="006837B6"/>
    <w:rsid w:val="006838EA"/>
    <w:rsid w:val="00683C15"/>
    <w:rsid w:val="00683FB5"/>
    <w:rsid w:val="006842D8"/>
    <w:rsid w:val="00684620"/>
    <w:rsid w:val="006848E6"/>
    <w:rsid w:val="00684ACE"/>
    <w:rsid w:val="006852BF"/>
    <w:rsid w:val="0068542D"/>
    <w:rsid w:val="00685AC4"/>
    <w:rsid w:val="00685C19"/>
    <w:rsid w:val="00685D79"/>
    <w:rsid w:val="00685D8F"/>
    <w:rsid w:val="00686009"/>
    <w:rsid w:val="00686318"/>
    <w:rsid w:val="006863AB"/>
    <w:rsid w:val="00686A6C"/>
    <w:rsid w:val="00686B2E"/>
    <w:rsid w:val="00687032"/>
    <w:rsid w:val="006873ED"/>
    <w:rsid w:val="00687556"/>
    <w:rsid w:val="006876B2"/>
    <w:rsid w:val="0068771F"/>
    <w:rsid w:val="006901F8"/>
    <w:rsid w:val="00690325"/>
    <w:rsid w:val="00690B50"/>
    <w:rsid w:val="00690B51"/>
    <w:rsid w:val="00690E8F"/>
    <w:rsid w:val="006910C3"/>
    <w:rsid w:val="00691350"/>
    <w:rsid w:val="006915A3"/>
    <w:rsid w:val="00691611"/>
    <w:rsid w:val="00691756"/>
    <w:rsid w:val="006919E4"/>
    <w:rsid w:val="006928FF"/>
    <w:rsid w:val="006930A0"/>
    <w:rsid w:val="00693488"/>
    <w:rsid w:val="006935E1"/>
    <w:rsid w:val="0069374C"/>
    <w:rsid w:val="0069392D"/>
    <w:rsid w:val="00693E15"/>
    <w:rsid w:val="00694031"/>
    <w:rsid w:val="0069411B"/>
    <w:rsid w:val="0069431B"/>
    <w:rsid w:val="0069461D"/>
    <w:rsid w:val="00694887"/>
    <w:rsid w:val="006948E6"/>
    <w:rsid w:val="00694A6C"/>
    <w:rsid w:val="00694DA6"/>
    <w:rsid w:val="00694F5E"/>
    <w:rsid w:val="006952B6"/>
    <w:rsid w:val="006953C4"/>
    <w:rsid w:val="00695B87"/>
    <w:rsid w:val="00695C31"/>
    <w:rsid w:val="00695F74"/>
    <w:rsid w:val="00696366"/>
    <w:rsid w:val="0069637E"/>
    <w:rsid w:val="006968D1"/>
    <w:rsid w:val="00696D68"/>
    <w:rsid w:val="00697200"/>
    <w:rsid w:val="00697631"/>
    <w:rsid w:val="00697643"/>
    <w:rsid w:val="006978C1"/>
    <w:rsid w:val="00697CD0"/>
    <w:rsid w:val="00697CE9"/>
    <w:rsid w:val="00697FA8"/>
    <w:rsid w:val="006A09DD"/>
    <w:rsid w:val="006A0A9D"/>
    <w:rsid w:val="006A0D0A"/>
    <w:rsid w:val="006A0DA5"/>
    <w:rsid w:val="006A0F1F"/>
    <w:rsid w:val="006A1398"/>
    <w:rsid w:val="006A1BA2"/>
    <w:rsid w:val="006A1E04"/>
    <w:rsid w:val="006A277C"/>
    <w:rsid w:val="006A2821"/>
    <w:rsid w:val="006A2825"/>
    <w:rsid w:val="006A29A4"/>
    <w:rsid w:val="006A29F2"/>
    <w:rsid w:val="006A3FC9"/>
    <w:rsid w:val="006A42AB"/>
    <w:rsid w:val="006A4362"/>
    <w:rsid w:val="006A43E2"/>
    <w:rsid w:val="006A4AB1"/>
    <w:rsid w:val="006A4D18"/>
    <w:rsid w:val="006A5333"/>
    <w:rsid w:val="006A5349"/>
    <w:rsid w:val="006A540A"/>
    <w:rsid w:val="006A569E"/>
    <w:rsid w:val="006A5814"/>
    <w:rsid w:val="006A5A1B"/>
    <w:rsid w:val="006A5B14"/>
    <w:rsid w:val="006A5DDC"/>
    <w:rsid w:val="006A60F0"/>
    <w:rsid w:val="006A63C4"/>
    <w:rsid w:val="006A6A9F"/>
    <w:rsid w:val="006A6CC5"/>
    <w:rsid w:val="006A6D36"/>
    <w:rsid w:val="006A6ECA"/>
    <w:rsid w:val="006A7834"/>
    <w:rsid w:val="006A7E96"/>
    <w:rsid w:val="006A7F3F"/>
    <w:rsid w:val="006B036E"/>
    <w:rsid w:val="006B0B4A"/>
    <w:rsid w:val="006B0FF4"/>
    <w:rsid w:val="006B103C"/>
    <w:rsid w:val="006B13CB"/>
    <w:rsid w:val="006B170F"/>
    <w:rsid w:val="006B1BFB"/>
    <w:rsid w:val="006B220E"/>
    <w:rsid w:val="006B2515"/>
    <w:rsid w:val="006B261C"/>
    <w:rsid w:val="006B369B"/>
    <w:rsid w:val="006B383D"/>
    <w:rsid w:val="006B3FFA"/>
    <w:rsid w:val="006B4807"/>
    <w:rsid w:val="006B4B46"/>
    <w:rsid w:val="006B511B"/>
    <w:rsid w:val="006B5980"/>
    <w:rsid w:val="006B5B04"/>
    <w:rsid w:val="006B5BCE"/>
    <w:rsid w:val="006B6706"/>
    <w:rsid w:val="006B6812"/>
    <w:rsid w:val="006B6FA5"/>
    <w:rsid w:val="006B73ED"/>
    <w:rsid w:val="006B7424"/>
    <w:rsid w:val="006B7AE5"/>
    <w:rsid w:val="006B7D04"/>
    <w:rsid w:val="006B7D53"/>
    <w:rsid w:val="006C084B"/>
    <w:rsid w:val="006C0A89"/>
    <w:rsid w:val="006C0B0C"/>
    <w:rsid w:val="006C0BF3"/>
    <w:rsid w:val="006C0EE7"/>
    <w:rsid w:val="006C1077"/>
    <w:rsid w:val="006C16CF"/>
    <w:rsid w:val="006C28D7"/>
    <w:rsid w:val="006C2933"/>
    <w:rsid w:val="006C2B65"/>
    <w:rsid w:val="006C3376"/>
    <w:rsid w:val="006C3506"/>
    <w:rsid w:val="006C3554"/>
    <w:rsid w:val="006C374C"/>
    <w:rsid w:val="006C3929"/>
    <w:rsid w:val="006C3AC6"/>
    <w:rsid w:val="006C42E6"/>
    <w:rsid w:val="006C44AA"/>
    <w:rsid w:val="006C4687"/>
    <w:rsid w:val="006C4E7E"/>
    <w:rsid w:val="006C524E"/>
    <w:rsid w:val="006C52C8"/>
    <w:rsid w:val="006C5344"/>
    <w:rsid w:val="006C561A"/>
    <w:rsid w:val="006C671B"/>
    <w:rsid w:val="006C68A8"/>
    <w:rsid w:val="006C6D23"/>
    <w:rsid w:val="006C6F24"/>
    <w:rsid w:val="006C7408"/>
    <w:rsid w:val="006C74D5"/>
    <w:rsid w:val="006C789F"/>
    <w:rsid w:val="006D03BF"/>
    <w:rsid w:val="006D03E5"/>
    <w:rsid w:val="006D0C5A"/>
    <w:rsid w:val="006D0DA4"/>
    <w:rsid w:val="006D0F31"/>
    <w:rsid w:val="006D19B7"/>
    <w:rsid w:val="006D28CD"/>
    <w:rsid w:val="006D2B6D"/>
    <w:rsid w:val="006D2C44"/>
    <w:rsid w:val="006D2CA4"/>
    <w:rsid w:val="006D3B6B"/>
    <w:rsid w:val="006D3E83"/>
    <w:rsid w:val="006D45D3"/>
    <w:rsid w:val="006D4692"/>
    <w:rsid w:val="006D4D5B"/>
    <w:rsid w:val="006D5956"/>
    <w:rsid w:val="006D598E"/>
    <w:rsid w:val="006D62BD"/>
    <w:rsid w:val="006D64B0"/>
    <w:rsid w:val="006D6603"/>
    <w:rsid w:val="006D6B05"/>
    <w:rsid w:val="006D6D40"/>
    <w:rsid w:val="006D6E45"/>
    <w:rsid w:val="006D757F"/>
    <w:rsid w:val="006D7800"/>
    <w:rsid w:val="006E075D"/>
    <w:rsid w:val="006E08B3"/>
    <w:rsid w:val="006E114C"/>
    <w:rsid w:val="006E218B"/>
    <w:rsid w:val="006E23A1"/>
    <w:rsid w:val="006E2824"/>
    <w:rsid w:val="006E2974"/>
    <w:rsid w:val="006E2DE6"/>
    <w:rsid w:val="006E3401"/>
    <w:rsid w:val="006E3EA7"/>
    <w:rsid w:val="006E40F1"/>
    <w:rsid w:val="006E4894"/>
    <w:rsid w:val="006E4B6B"/>
    <w:rsid w:val="006E4C28"/>
    <w:rsid w:val="006E4EFE"/>
    <w:rsid w:val="006E54B8"/>
    <w:rsid w:val="006E5558"/>
    <w:rsid w:val="006E5AC7"/>
    <w:rsid w:val="006E5B36"/>
    <w:rsid w:val="006E5F37"/>
    <w:rsid w:val="006E62EF"/>
    <w:rsid w:val="006E6633"/>
    <w:rsid w:val="006E6965"/>
    <w:rsid w:val="006E71B0"/>
    <w:rsid w:val="006E7636"/>
    <w:rsid w:val="006E7897"/>
    <w:rsid w:val="006E7E58"/>
    <w:rsid w:val="006F0033"/>
    <w:rsid w:val="006F00EA"/>
    <w:rsid w:val="006F010D"/>
    <w:rsid w:val="006F0C4A"/>
    <w:rsid w:val="006F1797"/>
    <w:rsid w:val="006F18A9"/>
    <w:rsid w:val="006F1ACF"/>
    <w:rsid w:val="006F1E4C"/>
    <w:rsid w:val="006F2159"/>
    <w:rsid w:val="006F22A9"/>
    <w:rsid w:val="006F234D"/>
    <w:rsid w:val="006F2493"/>
    <w:rsid w:val="006F25FD"/>
    <w:rsid w:val="006F2709"/>
    <w:rsid w:val="006F2757"/>
    <w:rsid w:val="006F29FF"/>
    <w:rsid w:val="006F2EF5"/>
    <w:rsid w:val="006F2F69"/>
    <w:rsid w:val="006F3259"/>
    <w:rsid w:val="006F363E"/>
    <w:rsid w:val="006F3B77"/>
    <w:rsid w:val="006F41AC"/>
    <w:rsid w:val="006F42B7"/>
    <w:rsid w:val="006F4366"/>
    <w:rsid w:val="006F4482"/>
    <w:rsid w:val="006F451D"/>
    <w:rsid w:val="006F4A2B"/>
    <w:rsid w:val="006F4CFC"/>
    <w:rsid w:val="006F4DFF"/>
    <w:rsid w:val="006F52DC"/>
    <w:rsid w:val="006F5559"/>
    <w:rsid w:val="006F55F6"/>
    <w:rsid w:val="006F56F6"/>
    <w:rsid w:val="006F57F4"/>
    <w:rsid w:val="006F5D5B"/>
    <w:rsid w:val="006F600D"/>
    <w:rsid w:val="006F624F"/>
    <w:rsid w:val="006F6327"/>
    <w:rsid w:val="006F6872"/>
    <w:rsid w:val="006F68CE"/>
    <w:rsid w:val="006F6D70"/>
    <w:rsid w:val="006F6D7D"/>
    <w:rsid w:val="006F70DF"/>
    <w:rsid w:val="006F79BA"/>
    <w:rsid w:val="006F7A34"/>
    <w:rsid w:val="006F7C67"/>
    <w:rsid w:val="006F7F1E"/>
    <w:rsid w:val="007001A0"/>
    <w:rsid w:val="007004C8"/>
    <w:rsid w:val="007005D8"/>
    <w:rsid w:val="007007BB"/>
    <w:rsid w:val="00700BDD"/>
    <w:rsid w:val="00700ED8"/>
    <w:rsid w:val="00701068"/>
    <w:rsid w:val="00701AB5"/>
    <w:rsid w:val="00701F25"/>
    <w:rsid w:val="00701FAF"/>
    <w:rsid w:val="00701FB8"/>
    <w:rsid w:val="0070217B"/>
    <w:rsid w:val="007022CD"/>
    <w:rsid w:val="007024BF"/>
    <w:rsid w:val="0070254C"/>
    <w:rsid w:val="0070289F"/>
    <w:rsid w:val="007028AA"/>
    <w:rsid w:val="00703573"/>
    <w:rsid w:val="007035E1"/>
    <w:rsid w:val="00703651"/>
    <w:rsid w:val="0070375F"/>
    <w:rsid w:val="00703F08"/>
    <w:rsid w:val="00704211"/>
    <w:rsid w:val="00704742"/>
    <w:rsid w:val="007048D1"/>
    <w:rsid w:val="00704E06"/>
    <w:rsid w:val="00705091"/>
    <w:rsid w:val="00705312"/>
    <w:rsid w:val="007053E6"/>
    <w:rsid w:val="007057B8"/>
    <w:rsid w:val="00705B7B"/>
    <w:rsid w:val="00705BBE"/>
    <w:rsid w:val="00705FFF"/>
    <w:rsid w:val="00706016"/>
    <w:rsid w:val="007060F3"/>
    <w:rsid w:val="00706173"/>
    <w:rsid w:val="00707289"/>
    <w:rsid w:val="007072D4"/>
    <w:rsid w:val="007077C7"/>
    <w:rsid w:val="00707F8E"/>
    <w:rsid w:val="0071050F"/>
    <w:rsid w:val="00710BEF"/>
    <w:rsid w:val="00710E0B"/>
    <w:rsid w:val="00711F6C"/>
    <w:rsid w:val="007122DD"/>
    <w:rsid w:val="00712455"/>
    <w:rsid w:val="007127D0"/>
    <w:rsid w:val="00712D5C"/>
    <w:rsid w:val="00712EEB"/>
    <w:rsid w:val="007134CE"/>
    <w:rsid w:val="007135C7"/>
    <w:rsid w:val="00713C16"/>
    <w:rsid w:val="00714032"/>
    <w:rsid w:val="00714244"/>
    <w:rsid w:val="00714540"/>
    <w:rsid w:val="007147DF"/>
    <w:rsid w:val="00714886"/>
    <w:rsid w:val="00714CD6"/>
    <w:rsid w:val="007155C3"/>
    <w:rsid w:val="007155F2"/>
    <w:rsid w:val="00715600"/>
    <w:rsid w:val="00715776"/>
    <w:rsid w:val="00715A74"/>
    <w:rsid w:val="00715FE0"/>
    <w:rsid w:val="007164DF"/>
    <w:rsid w:val="00716807"/>
    <w:rsid w:val="00716ABA"/>
    <w:rsid w:val="00716D45"/>
    <w:rsid w:val="00717C18"/>
    <w:rsid w:val="00717E94"/>
    <w:rsid w:val="0072022A"/>
    <w:rsid w:val="00720273"/>
    <w:rsid w:val="0072034C"/>
    <w:rsid w:val="00721386"/>
    <w:rsid w:val="007213CC"/>
    <w:rsid w:val="007215C2"/>
    <w:rsid w:val="00721628"/>
    <w:rsid w:val="0072188B"/>
    <w:rsid w:val="007219F3"/>
    <w:rsid w:val="00721ED2"/>
    <w:rsid w:val="007221F2"/>
    <w:rsid w:val="0072226D"/>
    <w:rsid w:val="007224CA"/>
    <w:rsid w:val="00722681"/>
    <w:rsid w:val="0072269A"/>
    <w:rsid w:val="0072283F"/>
    <w:rsid w:val="00723F37"/>
    <w:rsid w:val="00723F51"/>
    <w:rsid w:val="00723FE0"/>
    <w:rsid w:val="00724304"/>
    <w:rsid w:val="0072472A"/>
    <w:rsid w:val="00724AE6"/>
    <w:rsid w:val="00724D5A"/>
    <w:rsid w:val="00724E06"/>
    <w:rsid w:val="00725476"/>
    <w:rsid w:val="0072565F"/>
    <w:rsid w:val="00725784"/>
    <w:rsid w:val="00725A83"/>
    <w:rsid w:val="00725CAF"/>
    <w:rsid w:val="00725DB6"/>
    <w:rsid w:val="00726222"/>
    <w:rsid w:val="007269B6"/>
    <w:rsid w:val="00726AF5"/>
    <w:rsid w:val="00726C18"/>
    <w:rsid w:val="00726FA8"/>
    <w:rsid w:val="00727458"/>
    <w:rsid w:val="00727B50"/>
    <w:rsid w:val="00727C48"/>
    <w:rsid w:val="00727D36"/>
    <w:rsid w:val="00727EF4"/>
    <w:rsid w:val="0073036A"/>
    <w:rsid w:val="0073097A"/>
    <w:rsid w:val="007309C3"/>
    <w:rsid w:val="00731464"/>
    <w:rsid w:val="007316D6"/>
    <w:rsid w:val="007316FA"/>
    <w:rsid w:val="00731A51"/>
    <w:rsid w:val="00731ADB"/>
    <w:rsid w:val="00731B72"/>
    <w:rsid w:val="00731C10"/>
    <w:rsid w:val="00731E7B"/>
    <w:rsid w:val="00731E84"/>
    <w:rsid w:val="00731F9F"/>
    <w:rsid w:val="0073228E"/>
    <w:rsid w:val="0073234F"/>
    <w:rsid w:val="00732605"/>
    <w:rsid w:val="00732B48"/>
    <w:rsid w:val="00732C41"/>
    <w:rsid w:val="00732C9E"/>
    <w:rsid w:val="00732CE2"/>
    <w:rsid w:val="00733CB6"/>
    <w:rsid w:val="00733CF8"/>
    <w:rsid w:val="00733D51"/>
    <w:rsid w:val="00733DC4"/>
    <w:rsid w:val="007345C2"/>
    <w:rsid w:val="0073482F"/>
    <w:rsid w:val="00734EDD"/>
    <w:rsid w:val="0073587E"/>
    <w:rsid w:val="0073598F"/>
    <w:rsid w:val="00735FCB"/>
    <w:rsid w:val="007366B7"/>
    <w:rsid w:val="0073671F"/>
    <w:rsid w:val="00736CDA"/>
    <w:rsid w:val="00736D51"/>
    <w:rsid w:val="00736E23"/>
    <w:rsid w:val="00737395"/>
    <w:rsid w:val="00740960"/>
    <w:rsid w:val="00740D81"/>
    <w:rsid w:val="00740F11"/>
    <w:rsid w:val="00741154"/>
    <w:rsid w:val="007411DD"/>
    <w:rsid w:val="00741285"/>
    <w:rsid w:val="0074176D"/>
    <w:rsid w:val="00741F2B"/>
    <w:rsid w:val="00742110"/>
    <w:rsid w:val="007429B4"/>
    <w:rsid w:val="00742AC7"/>
    <w:rsid w:val="00743266"/>
    <w:rsid w:val="00743364"/>
    <w:rsid w:val="007438DD"/>
    <w:rsid w:val="00743A75"/>
    <w:rsid w:val="00743FD4"/>
    <w:rsid w:val="0074442E"/>
    <w:rsid w:val="00744480"/>
    <w:rsid w:val="007446F2"/>
    <w:rsid w:val="007447BE"/>
    <w:rsid w:val="00744C68"/>
    <w:rsid w:val="00744CFF"/>
    <w:rsid w:val="00744D6C"/>
    <w:rsid w:val="00744D7A"/>
    <w:rsid w:val="00744D8E"/>
    <w:rsid w:val="00744DD6"/>
    <w:rsid w:val="00745297"/>
    <w:rsid w:val="00745493"/>
    <w:rsid w:val="007454C6"/>
    <w:rsid w:val="007458F0"/>
    <w:rsid w:val="00745B88"/>
    <w:rsid w:val="00746159"/>
    <w:rsid w:val="00746199"/>
    <w:rsid w:val="00746333"/>
    <w:rsid w:val="00746907"/>
    <w:rsid w:val="00746AA7"/>
    <w:rsid w:val="00746E4D"/>
    <w:rsid w:val="00746FA5"/>
    <w:rsid w:val="00747F02"/>
    <w:rsid w:val="00747F3F"/>
    <w:rsid w:val="00750130"/>
    <w:rsid w:val="00750BAF"/>
    <w:rsid w:val="007514EF"/>
    <w:rsid w:val="00751663"/>
    <w:rsid w:val="007519E7"/>
    <w:rsid w:val="00751A68"/>
    <w:rsid w:val="00751B25"/>
    <w:rsid w:val="00751B3B"/>
    <w:rsid w:val="00751B60"/>
    <w:rsid w:val="00752378"/>
    <w:rsid w:val="007529D0"/>
    <w:rsid w:val="007529E3"/>
    <w:rsid w:val="00752A95"/>
    <w:rsid w:val="00752AC9"/>
    <w:rsid w:val="00752B5F"/>
    <w:rsid w:val="00753067"/>
    <w:rsid w:val="0075316A"/>
    <w:rsid w:val="00753985"/>
    <w:rsid w:val="0075398A"/>
    <w:rsid w:val="00753B27"/>
    <w:rsid w:val="00753FD5"/>
    <w:rsid w:val="007540E8"/>
    <w:rsid w:val="007541D4"/>
    <w:rsid w:val="007541E4"/>
    <w:rsid w:val="00754323"/>
    <w:rsid w:val="00754695"/>
    <w:rsid w:val="00754893"/>
    <w:rsid w:val="0075492A"/>
    <w:rsid w:val="0075508E"/>
    <w:rsid w:val="00755226"/>
    <w:rsid w:val="00755495"/>
    <w:rsid w:val="0075557D"/>
    <w:rsid w:val="007558B3"/>
    <w:rsid w:val="00755C85"/>
    <w:rsid w:val="00755E20"/>
    <w:rsid w:val="0075613B"/>
    <w:rsid w:val="0075661A"/>
    <w:rsid w:val="007568BB"/>
    <w:rsid w:val="00756B13"/>
    <w:rsid w:val="00756D21"/>
    <w:rsid w:val="00756E0B"/>
    <w:rsid w:val="00757815"/>
    <w:rsid w:val="007579AA"/>
    <w:rsid w:val="00757ADE"/>
    <w:rsid w:val="00760176"/>
    <w:rsid w:val="0076073B"/>
    <w:rsid w:val="00760C71"/>
    <w:rsid w:val="00761856"/>
    <w:rsid w:val="00761BDC"/>
    <w:rsid w:val="00761C3C"/>
    <w:rsid w:val="00761CAC"/>
    <w:rsid w:val="00762AE9"/>
    <w:rsid w:val="00762C87"/>
    <w:rsid w:val="00762F6A"/>
    <w:rsid w:val="00763370"/>
    <w:rsid w:val="00763686"/>
    <w:rsid w:val="00763E7E"/>
    <w:rsid w:val="0076445D"/>
    <w:rsid w:val="0076467B"/>
    <w:rsid w:val="00764B2A"/>
    <w:rsid w:val="00764B82"/>
    <w:rsid w:val="00764DBD"/>
    <w:rsid w:val="00764E30"/>
    <w:rsid w:val="00764EE9"/>
    <w:rsid w:val="0076563A"/>
    <w:rsid w:val="00765813"/>
    <w:rsid w:val="00765A82"/>
    <w:rsid w:val="00765D7B"/>
    <w:rsid w:val="00765F87"/>
    <w:rsid w:val="007660F2"/>
    <w:rsid w:val="00766352"/>
    <w:rsid w:val="0076637E"/>
    <w:rsid w:val="007663DC"/>
    <w:rsid w:val="00766401"/>
    <w:rsid w:val="0076661C"/>
    <w:rsid w:val="00766643"/>
    <w:rsid w:val="007667B9"/>
    <w:rsid w:val="00766BAB"/>
    <w:rsid w:val="00766F9F"/>
    <w:rsid w:val="00767791"/>
    <w:rsid w:val="0076782A"/>
    <w:rsid w:val="0076785F"/>
    <w:rsid w:val="00767A82"/>
    <w:rsid w:val="00767C32"/>
    <w:rsid w:val="00770347"/>
    <w:rsid w:val="0077052A"/>
    <w:rsid w:val="0077073A"/>
    <w:rsid w:val="00770C85"/>
    <w:rsid w:val="00770F0A"/>
    <w:rsid w:val="00771048"/>
    <w:rsid w:val="00771508"/>
    <w:rsid w:val="0077184B"/>
    <w:rsid w:val="00771B3A"/>
    <w:rsid w:val="00771EB8"/>
    <w:rsid w:val="00772079"/>
    <w:rsid w:val="007722C8"/>
    <w:rsid w:val="00772425"/>
    <w:rsid w:val="0077250A"/>
    <w:rsid w:val="00772637"/>
    <w:rsid w:val="00772A24"/>
    <w:rsid w:val="007732CE"/>
    <w:rsid w:val="00773677"/>
    <w:rsid w:val="00773918"/>
    <w:rsid w:val="00773BB4"/>
    <w:rsid w:val="00773CBB"/>
    <w:rsid w:val="00773DEE"/>
    <w:rsid w:val="00774207"/>
    <w:rsid w:val="007749E3"/>
    <w:rsid w:val="00774F83"/>
    <w:rsid w:val="00774FD2"/>
    <w:rsid w:val="00775466"/>
    <w:rsid w:val="007755E8"/>
    <w:rsid w:val="00775677"/>
    <w:rsid w:val="007756FC"/>
    <w:rsid w:val="007757A7"/>
    <w:rsid w:val="007757D2"/>
    <w:rsid w:val="00775B55"/>
    <w:rsid w:val="00775FAD"/>
    <w:rsid w:val="0077634A"/>
    <w:rsid w:val="007766DF"/>
    <w:rsid w:val="00776741"/>
    <w:rsid w:val="00776F6F"/>
    <w:rsid w:val="007774A9"/>
    <w:rsid w:val="00777738"/>
    <w:rsid w:val="00777A64"/>
    <w:rsid w:val="007808EC"/>
    <w:rsid w:val="007809AB"/>
    <w:rsid w:val="00780C97"/>
    <w:rsid w:val="007811E0"/>
    <w:rsid w:val="00781544"/>
    <w:rsid w:val="007818B0"/>
    <w:rsid w:val="00781BEC"/>
    <w:rsid w:val="0078234E"/>
    <w:rsid w:val="007823DD"/>
    <w:rsid w:val="007827CB"/>
    <w:rsid w:val="00782921"/>
    <w:rsid w:val="007829AB"/>
    <w:rsid w:val="00782F44"/>
    <w:rsid w:val="007839C1"/>
    <w:rsid w:val="00783F28"/>
    <w:rsid w:val="007847C2"/>
    <w:rsid w:val="00784C8B"/>
    <w:rsid w:val="00784E93"/>
    <w:rsid w:val="00785C57"/>
    <w:rsid w:val="00786019"/>
    <w:rsid w:val="007861E5"/>
    <w:rsid w:val="00786271"/>
    <w:rsid w:val="0078645B"/>
    <w:rsid w:val="00786579"/>
    <w:rsid w:val="00786BBA"/>
    <w:rsid w:val="00786D78"/>
    <w:rsid w:val="00786E18"/>
    <w:rsid w:val="007870B7"/>
    <w:rsid w:val="00787328"/>
    <w:rsid w:val="007873DB"/>
    <w:rsid w:val="007875B6"/>
    <w:rsid w:val="0078763C"/>
    <w:rsid w:val="00787B29"/>
    <w:rsid w:val="00790250"/>
    <w:rsid w:val="007902B2"/>
    <w:rsid w:val="0079077E"/>
    <w:rsid w:val="00790CBF"/>
    <w:rsid w:val="00790E12"/>
    <w:rsid w:val="00790E9D"/>
    <w:rsid w:val="00791192"/>
    <w:rsid w:val="00791695"/>
    <w:rsid w:val="00791A69"/>
    <w:rsid w:val="00791CA0"/>
    <w:rsid w:val="00791EFE"/>
    <w:rsid w:val="00792232"/>
    <w:rsid w:val="0079229A"/>
    <w:rsid w:val="0079236F"/>
    <w:rsid w:val="0079248D"/>
    <w:rsid w:val="007933E5"/>
    <w:rsid w:val="00793519"/>
    <w:rsid w:val="007938A1"/>
    <w:rsid w:val="00793CE9"/>
    <w:rsid w:val="00793F4A"/>
    <w:rsid w:val="00793F83"/>
    <w:rsid w:val="00794050"/>
    <w:rsid w:val="00794112"/>
    <w:rsid w:val="007941F7"/>
    <w:rsid w:val="00794615"/>
    <w:rsid w:val="00794B53"/>
    <w:rsid w:val="00794DDF"/>
    <w:rsid w:val="00795114"/>
    <w:rsid w:val="0079534D"/>
    <w:rsid w:val="00795553"/>
    <w:rsid w:val="00795E0D"/>
    <w:rsid w:val="0079604F"/>
    <w:rsid w:val="00796236"/>
    <w:rsid w:val="00796ADF"/>
    <w:rsid w:val="00796EE6"/>
    <w:rsid w:val="00797266"/>
    <w:rsid w:val="00797602"/>
    <w:rsid w:val="0079769F"/>
    <w:rsid w:val="00797C7A"/>
    <w:rsid w:val="007A0569"/>
    <w:rsid w:val="007A0D8B"/>
    <w:rsid w:val="007A0DEB"/>
    <w:rsid w:val="007A0FBB"/>
    <w:rsid w:val="007A10A5"/>
    <w:rsid w:val="007A11DD"/>
    <w:rsid w:val="007A12DB"/>
    <w:rsid w:val="007A1774"/>
    <w:rsid w:val="007A24D9"/>
    <w:rsid w:val="007A265B"/>
    <w:rsid w:val="007A294B"/>
    <w:rsid w:val="007A2C1A"/>
    <w:rsid w:val="007A30F4"/>
    <w:rsid w:val="007A357B"/>
    <w:rsid w:val="007A3BED"/>
    <w:rsid w:val="007A470A"/>
    <w:rsid w:val="007A4C6E"/>
    <w:rsid w:val="007A4D7F"/>
    <w:rsid w:val="007A4E6C"/>
    <w:rsid w:val="007A5043"/>
    <w:rsid w:val="007A5254"/>
    <w:rsid w:val="007A569E"/>
    <w:rsid w:val="007A5A81"/>
    <w:rsid w:val="007A6573"/>
    <w:rsid w:val="007A6BCB"/>
    <w:rsid w:val="007A6EBF"/>
    <w:rsid w:val="007A798A"/>
    <w:rsid w:val="007A7BB9"/>
    <w:rsid w:val="007B06B9"/>
    <w:rsid w:val="007B071F"/>
    <w:rsid w:val="007B08B6"/>
    <w:rsid w:val="007B08F7"/>
    <w:rsid w:val="007B0937"/>
    <w:rsid w:val="007B0B01"/>
    <w:rsid w:val="007B0C53"/>
    <w:rsid w:val="007B1697"/>
    <w:rsid w:val="007B18D0"/>
    <w:rsid w:val="007B195C"/>
    <w:rsid w:val="007B1C38"/>
    <w:rsid w:val="007B2580"/>
    <w:rsid w:val="007B26AD"/>
    <w:rsid w:val="007B2E6C"/>
    <w:rsid w:val="007B2F58"/>
    <w:rsid w:val="007B3070"/>
    <w:rsid w:val="007B316F"/>
    <w:rsid w:val="007B3171"/>
    <w:rsid w:val="007B326D"/>
    <w:rsid w:val="007B326E"/>
    <w:rsid w:val="007B3424"/>
    <w:rsid w:val="007B359B"/>
    <w:rsid w:val="007B35D4"/>
    <w:rsid w:val="007B3725"/>
    <w:rsid w:val="007B38F1"/>
    <w:rsid w:val="007B3B25"/>
    <w:rsid w:val="007B4247"/>
    <w:rsid w:val="007B43CB"/>
    <w:rsid w:val="007B4B17"/>
    <w:rsid w:val="007B4E68"/>
    <w:rsid w:val="007B4E70"/>
    <w:rsid w:val="007B5126"/>
    <w:rsid w:val="007B5495"/>
    <w:rsid w:val="007B561E"/>
    <w:rsid w:val="007B58DE"/>
    <w:rsid w:val="007B5974"/>
    <w:rsid w:val="007B6014"/>
    <w:rsid w:val="007B617B"/>
    <w:rsid w:val="007B6335"/>
    <w:rsid w:val="007B63C9"/>
    <w:rsid w:val="007B64C6"/>
    <w:rsid w:val="007B6A0B"/>
    <w:rsid w:val="007B6F0C"/>
    <w:rsid w:val="007B6F57"/>
    <w:rsid w:val="007B71BA"/>
    <w:rsid w:val="007B74EF"/>
    <w:rsid w:val="007B7988"/>
    <w:rsid w:val="007C00E7"/>
    <w:rsid w:val="007C0538"/>
    <w:rsid w:val="007C06CB"/>
    <w:rsid w:val="007C0988"/>
    <w:rsid w:val="007C09C8"/>
    <w:rsid w:val="007C0F9F"/>
    <w:rsid w:val="007C1214"/>
    <w:rsid w:val="007C13F5"/>
    <w:rsid w:val="007C1519"/>
    <w:rsid w:val="007C1527"/>
    <w:rsid w:val="007C1AE1"/>
    <w:rsid w:val="007C1C05"/>
    <w:rsid w:val="007C1DBC"/>
    <w:rsid w:val="007C209E"/>
    <w:rsid w:val="007C2176"/>
    <w:rsid w:val="007C2228"/>
    <w:rsid w:val="007C2233"/>
    <w:rsid w:val="007C270A"/>
    <w:rsid w:val="007C2A65"/>
    <w:rsid w:val="007C2FBF"/>
    <w:rsid w:val="007C354C"/>
    <w:rsid w:val="007C3CA3"/>
    <w:rsid w:val="007C4138"/>
    <w:rsid w:val="007C42BB"/>
    <w:rsid w:val="007C4723"/>
    <w:rsid w:val="007C4AF9"/>
    <w:rsid w:val="007C4B82"/>
    <w:rsid w:val="007C4BAB"/>
    <w:rsid w:val="007C5264"/>
    <w:rsid w:val="007C52A3"/>
    <w:rsid w:val="007C539E"/>
    <w:rsid w:val="007C572A"/>
    <w:rsid w:val="007C58EB"/>
    <w:rsid w:val="007C6100"/>
    <w:rsid w:val="007C681D"/>
    <w:rsid w:val="007C6AAD"/>
    <w:rsid w:val="007C6BEC"/>
    <w:rsid w:val="007C6C92"/>
    <w:rsid w:val="007C6FBA"/>
    <w:rsid w:val="007C70B5"/>
    <w:rsid w:val="007C727F"/>
    <w:rsid w:val="007C72F7"/>
    <w:rsid w:val="007C73FF"/>
    <w:rsid w:val="007C76EC"/>
    <w:rsid w:val="007C7854"/>
    <w:rsid w:val="007C78B6"/>
    <w:rsid w:val="007C7B7A"/>
    <w:rsid w:val="007C7B86"/>
    <w:rsid w:val="007C7BD4"/>
    <w:rsid w:val="007C7D95"/>
    <w:rsid w:val="007C7DD7"/>
    <w:rsid w:val="007C7E00"/>
    <w:rsid w:val="007D004F"/>
    <w:rsid w:val="007D00F8"/>
    <w:rsid w:val="007D01B6"/>
    <w:rsid w:val="007D0889"/>
    <w:rsid w:val="007D0EFC"/>
    <w:rsid w:val="007D0F58"/>
    <w:rsid w:val="007D1AD7"/>
    <w:rsid w:val="007D24D2"/>
    <w:rsid w:val="007D2A55"/>
    <w:rsid w:val="007D347C"/>
    <w:rsid w:val="007D34B0"/>
    <w:rsid w:val="007D3624"/>
    <w:rsid w:val="007D3A47"/>
    <w:rsid w:val="007D3CB6"/>
    <w:rsid w:val="007D4095"/>
    <w:rsid w:val="007D41CA"/>
    <w:rsid w:val="007D4444"/>
    <w:rsid w:val="007D461A"/>
    <w:rsid w:val="007D493A"/>
    <w:rsid w:val="007D5133"/>
    <w:rsid w:val="007D515F"/>
    <w:rsid w:val="007D51E7"/>
    <w:rsid w:val="007D53E4"/>
    <w:rsid w:val="007D575A"/>
    <w:rsid w:val="007D5810"/>
    <w:rsid w:val="007D58B4"/>
    <w:rsid w:val="007D5BDD"/>
    <w:rsid w:val="007D5FBE"/>
    <w:rsid w:val="007D6091"/>
    <w:rsid w:val="007D62CF"/>
    <w:rsid w:val="007D6B68"/>
    <w:rsid w:val="007D764B"/>
    <w:rsid w:val="007D7925"/>
    <w:rsid w:val="007D7BAC"/>
    <w:rsid w:val="007E09DE"/>
    <w:rsid w:val="007E1831"/>
    <w:rsid w:val="007E1869"/>
    <w:rsid w:val="007E1B91"/>
    <w:rsid w:val="007E1C08"/>
    <w:rsid w:val="007E1D40"/>
    <w:rsid w:val="007E217B"/>
    <w:rsid w:val="007E2491"/>
    <w:rsid w:val="007E260A"/>
    <w:rsid w:val="007E277C"/>
    <w:rsid w:val="007E2BED"/>
    <w:rsid w:val="007E2C31"/>
    <w:rsid w:val="007E3860"/>
    <w:rsid w:val="007E3ACF"/>
    <w:rsid w:val="007E3BBD"/>
    <w:rsid w:val="007E41E9"/>
    <w:rsid w:val="007E4558"/>
    <w:rsid w:val="007E465E"/>
    <w:rsid w:val="007E4707"/>
    <w:rsid w:val="007E4E72"/>
    <w:rsid w:val="007E5080"/>
    <w:rsid w:val="007E5111"/>
    <w:rsid w:val="007E5A50"/>
    <w:rsid w:val="007E5A80"/>
    <w:rsid w:val="007E5C5A"/>
    <w:rsid w:val="007E603C"/>
    <w:rsid w:val="007E671C"/>
    <w:rsid w:val="007E6851"/>
    <w:rsid w:val="007E69C1"/>
    <w:rsid w:val="007E6C85"/>
    <w:rsid w:val="007E6CF2"/>
    <w:rsid w:val="007E6D0A"/>
    <w:rsid w:val="007E6E48"/>
    <w:rsid w:val="007E73D3"/>
    <w:rsid w:val="007E7ACD"/>
    <w:rsid w:val="007E7CC2"/>
    <w:rsid w:val="007E7FF6"/>
    <w:rsid w:val="007F0D50"/>
    <w:rsid w:val="007F111D"/>
    <w:rsid w:val="007F117F"/>
    <w:rsid w:val="007F14D8"/>
    <w:rsid w:val="007F1695"/>
    <w:rsid w:val="007F16BF"/>
    <w:rsid w:val="007F1C13"/>
    <w:rsid w:val="007F2178"/>
    <w:rsid w:val="007F23B5"/>
    <w:rsid w:val="007F2C61"/>
    <w:rsid w:val="007F3626"/>
    <w:rsid w:val="007F3639"/>
    <w:rsid w:val="007F37EE"/>
    <w:rsid w:val="007F3A35"/>
    <w:rsid w:val="007F41EA"/>
    <w:rsid w:val="007F43A9"/>
    <w:rsid w:val="007F48E6"/>
    <w:rsid w:val="007F5373"/>
    <w:rsid w:val="007F5F3B"/>
    <w:rsid w:val="007F614B"/>
    <w:rsid w:val="007F6183"/>
    <w:rsid w:val="007F6A48"/>
    <w:rsid w:val="007F6CE4"/>
    <w:rsid w:val="007F6EAD"/>
    <w:rsid w:val="007F70D3"/>
    <w:rsid w:val="007F722D"/>
    <w:rsid w:val="007F7FFE"/>
    <w:rsid w:val="00800885"/>
    <w:rsid w:val="0080092D"/>
    <w:rsid w:val="0080173A"/>
    <w:rsid w:val="00802145"/>
    <w:rsid w:val="00802472"/>
    <w:rsid w:val="0080274D"/>
    <w:rsid w:val="00802E24"/>
    <w:rsid w:val="0080358E"/>
    <w:rsid w:val="008037AA"/>
    <w:rsid w:val="00803805"/>
    <w:rsid w:val="00803A84"/>
    <w:rsid w:val="00803D76"/>
    <w:rsid w:val="00804353"/>
    <w:rsid w:val="00804C58"/>
    <w:rsid w:val="0080546B"/>
    <w:rsid w:val="008055F2"/>
    <w:rsid w:val="00805AC5"/>
    <w:rsid w:val="00805BE1"/>
    <w:rsid w:val="00805E1A"/>
    <w:rsid w:val="00806458"/>
    <w:rsid w:val="00806A32"/>
    <w:rsid w:val="00807D4A"/>
    <w:rsid w:val="00807E36"/>
    <w:rsid w:val="008101EF"/>
    <w:rsid w:val="008104EE"/>
    <w:rsid w:val="00810D6A"/>
    <w:rsid w:val="00811244"/>
    <w:rsid w:val="00811433"/>
    <w:rsid w:val="00811466"/>
    <w:rsid w:val="0081180F"/>
    <w:rsid w:val="008118A6"/>
    <w:rsid w:val="00811D71"/>
    <w:rsid w:val="00811E39"/>
    <w:rsid w:val="0081238A"/>
    <w:rsid w:val="00813215"/>
    <w:rsid w:val="00813674"/>
    <w:rsid w:val="0081390C"/>
    <w:rsid w:val="00814272"/>
    <w:rsid w:val="008143E7"/>
    <w:rsid w:val="008148D0"/>
    <w:rsid w:val="0081499E"/>
    <w:rsid w:val="008159F2"/>
    <w:rsid w:val="00815EEC"/>
    <w:rsid w:val="00815F2D"/>
    <w:rsid w:val="008162EE"/>
    <w:rsid w:val="00816305"/>
    <w:rsid w:val="008164F3"/>
    <w:rsid w:val="00816823"/>
    <w:rsid w:val="0081689E"/>
    <w:rsid w:val="00816973"/>
    <w:rsid w:val="0081710A"/>
    <w:rsid w:val="00817335"/>
    <w:rsid w:val="008175D1"/>
    <w:rsid w:val="008176A8"/>
    <w:rsid w:val="008176F8"/>
    <w:rsid w:val="00817B17"/>
    <w:rsid w:val="00817CB8"/>
    <w:rsid w:val="00817DA4"/>
    <w:rsid w:val="00820987"/>
    <w:rsid w:val="008209C2"/>
    <w:rsid w:val="00820B07"/>
    <w:rsid w:val="00820EBB"/>
    <w:rsid w:val="008213B2"/>
    <w:rsid w:val="0082190A"/>
    <w:rsid w:val="00821DBB"/>
    <w:rsid w:val="0082212E"/>
    <w:rsid w:val="0082244A"/>
    <w:rsid w:val="00822463"/>
    <w:rsid w:val="008227FD"/>
    <w:rsid w:val="00822A1B"/>
    <w:rsid w:val="00822A26"/>
    <w:rsid w:val="008238B5"/>
    <w:rsid w:val="00823C48"/>
    <w:rsid w:val="008241BD"/>
    <w:rsid w:val="008241D1"/>
    <w:rsid w:val="008248B3"/>
    <w:rsid w:val="00824C84"/>
    <w:rsid w:val="00824CCE"/>
    <w:rsid w:val="008251EA"/>
    <w:rsid w:val="008252A3"/>
    <w:rsid w:val="008253E3"/>
    <w:rsid w:val="00825533"/>
    <w:rsid w:val="00825646"/>
    <w:rsid w:val="008259F4"/>
    <w:rsid w:val="00825A35"/>
    <w:rsid w:val="00825A89"/>
    <w:rsid w:val="00825DD8"/>
    <w:rsid w:val="00825F0E"/>
    <w:rsid w:val="008261EE"/>
    <w:rsid w:val="008262DB"/>
    <w:rsid w:val="00826D0E"/>
    <w:rsid w:val="008270B5"/>
    <w:rsid w:val="00827263"/>
    <w:rsid w:val="0082749D"/>
    <w:rsid w:val="00827D77"/>
    <w:rsid w:val="0083002D"/>
    <w:rsid w:val="00830419"/>
    <w:rsid w:val="00830696"/>
    <w:rsid w:val="00830A0F"/>
    <w:rsid w:val="00830AD3"/>
    <w:rsid w:val="00830D70"/>
    <w:rsid w:val="00831C04"/>
    <w:rsid w:val="00831C77"/>
    <w:rsid w:val="00832406"/>
    <w:rsid w:val="00832407"/>
    <w:rsid w:val="0083253A"/>
    <w:rsid w:val="00832878"/>
    <w:rsid w:val="0083299B"/>
    <w:rsid w:val="00832B28"/>
    <w:rsid w:val="00832DA0"/>
    <w:rsid w:val="00833894"/>
    <w:rsid w:val="00833E3C"/>
    <w:rsid w:val="00833E9A"/>
    <w:rsid w:val="0083476D"/>
    <w:rsid w:val="008348EF"/>
    <w:rsid w:val="008349AC"/>
    <w:rsid w:val="00834DD7"/>
    <w:rsid w:val="00834F2B"/>
    <w:rsid w:val="00835064"/>
    <w:rsid w:val="008354CF"/>
    <w:rsid w:val="008355D2"/>
    <w:rsid w:val="0083580C"/>
    <w:rsid w:val="00835D9B"/>
    <w:rsid w:val="00835E4E"/>
    <w:rsid w:val="00835FF6"/>
    <w:rsid w:val="00836356"/>
    <w:rsid w:val="00836463"/>
    <w:rsid w:val="0083671F"/>
    <w:rsid w:val="008367BF"/>
    <w:rsid w:val="00836C64"/>
    <w:rsid w:val="008372D2"/>
    <w:rsid w:val="0083787C"/>
    <w:rsid w:val="00837A0A"/>
    <w:rsid w:val="0084047C"/>
    <w:rsid w:val="008404F9"/>
    <w:rsid w:val="0084075A"/>
    <w:rsid w:val="00840796"/>
    <w:rsid w:val="00840B4C"/>
    <w:rsid w:val="00840F55"/>
    <w:rsid w:val="008411BE"/>
    <w:rsid w:val="008424E6"/>
    <w:rsid w:val="00842582"/>
    <w:rsid w:val="00842AF1"/>
    <w:rsid w:val="00842B56"/>
    <w:rsid w:val="00842D77"/>
    <w:rsid w:val="00842FC4"/>
    <w:rsid w:val="00843FB1"/>
    <w:rsid w:val="0084466B"/>
    <w:rsid w:val="00844744"/>
    <w:rsid w:val="008447A5"/>
    <w:rsid w:val="00844CF1"/>
    <w:rsid w:val="0084505C"/>
    <w:rsid w:val="00845316"/>
    <w:rsid w:val="00845B6B"/>
    <w:rsid w:val="00845E58"/>
    <w:rsid w:val="00846819"/>
    <w:rsid w:val="0084721F"/>
    <w:rsid w:val="00847F39"/>
    <w:rsid w:val="008509A6"/>
    <w:rsid w:val="00850CF2"/>
    <w:rsid w:val="00850D94"/>
    <w:rsid w:val="00851484"/>
    <w:rsid w:val="008516E2"/>
    <w:rsid w:val="008519B3"/>
    <w:rsid w:val="00851D07"/>
    <w:rsid w:val="008527C1"/>
    <w:rsid w:val="00852B6A"/>
    <w:rsid w:val="00852C7F"/>
    <w:rsid w:val="00852E09"/>
    <w:rsid w:val="00852F85"/>
    <w:rsid w:val="00853167"/>
    <w:rsid w:val="0085326A"/>
    <w:rsid w:val="008534CF"/>
    <w:rsid w:val="00853542"/>
    <w:rsid w:val="008537B2"/>
    <w:rsid w:val="00853D9A"/>
    <w:rsid w:val="00853DA4"/>
    <w:rsid w:val="00853F9F"/>
    <w:rsid w:val="0085489F"/>
    <w:rsid w:val="00854D81"/>
    <w:rsid w:val="00855173"/>
    <w:rsid w:val="00855C9F"/>
    <w:rsid w:val="00856072"/>
    <w:rsid w:val="008561C2"/>
    <w:rsid w:val="008564A4"/>
    <w:rsid w:val="008565AF"/>
    <w:rsid w:val="00856A4B"/>
    <w:rsid w:val="00857164"/>
    <w:rsid w:val="008572D7"/>
    <w:rsid w:val="0085763C"/>
    <w:rsid w:val="008576DC"/>
    <w:rsid w:val="00857B1E"/>
    <w:rsid w:val="00857CB6"/>
    <w:rsid w:val="00857F18"/>
    <w:rsid w:val="0086048D"/>
    <w:rsid w:val="00860D4B"/>
    <w:rsid w:val="008610D4"/>
    <w:rsid w:val="008613A5"/>
    <w:rsid w:val="008615F5"/>
    <w:rsid w:val="0086189D"/>
    <w:rsid w:val="00861B89"/>
    <w:rsid w:val="008623D8"/>
    <w:rsid w:val="00862981"/>
    <w:rsid w:val="00862C5E"/>
    <w:rsid w:val="00862F31"/>
    <w:rsid w:val="008635CE"/>
    <w:rsid w:val="008638EB"/>
    <w:rsid w:val="008638F7"/>
    <w:rsid w:val="008639F9"/>
    <w:rsid w:val="00863C78"/>
    <w:rsid w:val="00863D79"/>
    <w:rsid w:val="00864197"/>
    <w:rsid w:val="008641C4"/>
    <w:rsid w:val="008645C7"/>
    <w:rsid w:val="00864679"/>
    <w:rsid w:val="00864DEC"/>
    <w:rsid w:val="00864DF0"/>
    <w:rsid w:val="00864FC5"/>
    <w:rsid w:val="00865215"/>
    <w:rsid w:val="00865498"/>
    <w:rsid w:val="008656DC"/>
    <w:rsid w:val="00865D6D"/>
    <w:rsid w:val="00865F1F"/>
    <w:rsid w:val="008661F0"/>
    <w:rsid w:val="00866D6B"/>
    <w:rsid w:val="008677EC"/>
    <w:rsid w:val="00867C0A"/>
    <w:rsid w:val="00867C17"/>
    <w:rsid w:val="00867D42"/>
    <w:rsid w:val="00870371"/>
    <w:rsid w:val="00870E58"/>
    <w:rsid w:val="00870EBE"/>
    <w:rsid w:val="00871C67"/>
    <w:rsid w:val="008721D6"/>
    <w:rsid w:val="00872675"/>
    <w:rsid w:val="008728B7"/>
    <w:rsid w:val="00872979"/>
    <w:rsid w:val="00872A1F"/>
    <w:rsid w:val="00872ADB"/>
    <w:rsid w:val="00872B85"/>
    <w:rsid w:val="008730C2"/>
    <w:rsid w:val="008730E6"/>
    <w:rsid w:val="00873ED3"/>
    <w:rsid w:val="008741BB"/>
    <w:rsid w:val="0087425C"/>
    <w:rsid w:val="0087439F"/>
    <w:rsid w:val="008745CB"/>
    <w:rsid w:val="0087489C"/>
    <w:rsid w:val="00874BD3"/>
    <w:rsid w:val="00874EFB"/>
    <w:rsid w:val="00875063"/>
    <w:rsid w:val="0087509D"/>
    <w:rsid w:val="0087563D"/>
    <w:rsid w:val="008758B4"/>
    <w:rsid w:val="00875CBC"/>
    <w:rsid w:val="00875D36"/>
    <w:rsid w:val="0087605D"/>
    <w:rsid w:val="00876472"/>
    <w:rsid w:val="00876517"/>
    <w:rsid w:val="0087678F"/>
    <w:rsid w:val="00876B72"/>
    <w:rsid w:val="00876E59"/>
    <w:rsid w:val="00877298"/>
    <w:rsid w:val="00877528"/>
    <w:rsid w:val="00877650"/>
    <w:rsid w:val="008804C9"/>
    <w:rsid w:val="008806EC"/>
    <w:rsid w:val="008811C4"/>
    <w:rsid w:val="00881745"/>
    <w:rsid w:val="00881859"/>
    <w:rsid w:val="00881BBA"/>
    <w:rsid w:val="00881EBA"/>
    <w:rsid w:val="00881FF1"/>
    <w:rsid w:val="008820A4"/>
    <w:rsid w:val="008820C8"/>
    <w:rsid w:val="0088234D"/>
    <w:rsid w:val="00882399"/>
    <w:rsid w:val="00882809"/>
    <w:rsid w:val="008828BA"/>
    <w:rsid w:val="00882933"/>
    <w:rsid w:val="00882A6A"/>
    <w:rsid w:val="00882CC9"/>
    <w:rsid w:val="0088311B"/>
    <w:rsid w:val="0088358A"/>
    <w:rsid w:val="00883B33"/>
    <w:rsid w:val="00883CDC"/>
    <w:rsid w:val="008847B8"/>
    <w:rsid w:val="008848D7"/>
    <w:rsid w:val="00884A12"/>
    <w:rsid w:val="00884A19"/>
    <w:rsid w:val="00884C03"/>
    <w:rsid w:val="00884E9B"/>
    <w:rsid w:val="0088500C"/>
    <w:rsid w:val="00885078"/>
    <w:rsid w:val="00885145"/>
    <w:rsid w:val="008856DA"/>
    <w:rsid w:val="0088599E"/>
    <w:rsid w:val="008860DF"/>
    <w:rsid w:val="00886525"/>
    <w:rsid w:val="008867ED"/>
    <w:rsid w:val="008878BA"/>
    <w:rsid w:val="00887926"/>
    <w:rsid w:val="00887A7E"/>
    <w:rsid w:val="00887B6B"/>
    <w:rsid w:val="00887EB6"/>
    <w:rsid w:val="008901D6"/>
    <w:rsid w:val="00890602"/>
    <w:rsid w:val="0089066A"/>
    <w:rsid w:val="00890ECE"/>
    <w:rsid w:val="00891419"/>
    <w:rsid w:val="00891468"/>
    <w:rsid w:val="00891E20"/>
    <w:rsid w:val="008927F4"/>
    <w:rsid w:val="00892A37"/>
    <w:rsid w:val="008930D6"/>
    <w:rsid w:val="0089328E"/>
    <w:rsid w:val="008933B2"/>
    <w:rsid w:val="008936AF"/>
    <w:rsid w:val="0089396F"/>
    <w:rsid w:val="008940B1"/>
    <w:rsid w:val="00894105"/>
    <w:rsid w:val="008942F8"/>
    <w:rsid w:val="008944CE"/>
    <w:rsid w:val="00894F63"/>
    <w:rsid w:val="0089511F"/>
    <w:rsid w:val="00895470"/>
    <w:rsid w:val="00895496"/>
    <w:rsid w:val="00895BBE"/>
    <w:rsid w:val="00895C35"/>
    <w:rsid w:val="0089622B"/>
    <w:rsid w:val="0089628F"/>
    <w:rsid w:val="008964BD"/>
    <w:rsid w:val="008964FA"/>
    <w:rsid w:val="00896CC1"/>
    <w:rsid w:val="00896E3B"/>
    <w:rsid w:val="00897124"/>
    <w:rsid w:val="008971C4"/>
    <w:rsid w:val="0089761A"/>
    <w:rsid w:val="00897734"/>
    <w:rsid w:val="008977D2"/>
    <w:rsid w:val="00897C60"/>
    <w:rsid w:val="00897D99"/>
    <w:rsid w:val="008A00E8"/>
    <w:rsid w:val="008A05D0"/>
    <w:rsid w:val="008A0663"/>
    <w:rsid w:val="008A0AF2"/>
    <w:rsid w:val="008A17B8"/>
    <w:rsid w:val="008A1CBF"/>
    <w:rsid w:val="008A214B"/>
    <w:rsid w:val="008A2260"/>
    <w:rsid w:val="008A240A"/>
    <w:rsid w:val="008A2535"/>
    <w:rsid w:val="008A2979"/>
    <w:rsid w:val="008A3113"/>
    <w:rsid w:val="008A34AA"/>
    <w:rsid w:val="008A38C9"/>
    <w:rsid w:val="008A3B15"/>
    <w:rsid w:val="008A3FB3"/>
    <w:rsid w:val="008A3FC2"/>
    <w:rsid w:val="008A4128"/>
    <w:rsid w:val="008A421D"/>
    <w:rsid w:val="008A4602"/>
    <w:rsid w:val="008A4946"/>
    <w:rsid w:val="008A495F"/>
    <w:rsid w:val="008A4B90"/>
    <w:rsid w:val="008A4D6D"/>
    <w:rsid w:val="008A546F"/>
    <w:rsid w:val="008A552E"/>
    <w:rsid w:val="008A571A"/>
    <w:rsid w:val="008A5F0A"/>
    <w:rsid w:val="008A607E"/>
    <w:rsid w:val="008A60AF"/>
    <w:rsid w:val="008A6968"/>
    <w:rsid w:val="008A69CC"/>
    <w:rsid w:val="008A6AA4"/>
    <w:rsid w:val="008A71F5"/>
    <w:rsid w:val="008A722C"/>
    <w:rsid w:val="008A74DD"/>
    <w:rsid w:val="008A7553"/>
    <w:rsid w:val="008A7739"/>
    <w:rsid w:val="008A7C7D"/>
    <w:rsid w:val="008A7FF2"/>
    <w:rsid w:val="008B0068"/>
    <w:rsid w:val="008B0371"/>
    <w:rsid w:val="008B03DC"/>
    <w:rsid w:val="008B0515"/>
    <w:rsid w:val="008B096F"/>
    <w:rsid w:val="008B0DA0"/>
    <w:rsid w:val="008B0F2C"/>
    <w:rsid w:val="008B1199"/>
    <w:rsid w:val="008B1678"/>
    <w:rsid w:val="008B1E0C"/>
    <w:rsid w:val="008B1E5C"/>
    <w:rsid w:val="008B1F4A"/>
    <w:rsid w:val="008B25C3"/>
    <w:rsid w:val="008B26C8"/>
    <w:rsid w:val="008B3082"/>
    <w:rsid w:val="008B30E8"/>
    <w:rsid w:val="008B31BB"/>
    <w:rsid w:val="008B372E"/>
    <w:rsid w:val="008B3C1F"/>
    <w:rsid w:val="008B3C7A"/>
    <w:rsid w:val="008B4B4D"/>
    <w:rsid w:val="008B531A"/>
    <w:rsid w:val="008B597F"/>
    <w:rsid w:val="008B599F"/>
    <w:rsid w:val="008B5D2D"/>
    <w:rsid w:val="008B6372"/>
    <w:rsid w:val="008B64C5"/>
    <w:rsid w:val="008B66DA"/>
    <w:rsid w:val="008B6773"/>
    <w:rsid w:val="008B79EB"/>
    <w:rsid w:val="008C0813"/>
    <w:rsid w:val="008C13EF"/>
    <w:rsid w:val="008C237B"/>
    <w:rsid w:val="008C291B"/>
    <w:rsid w:val="008C2C1C"/>
    <w:rsid w:val="008C2D78"/>
    <w:rsid w:val="008C3039"/>
    <w:rsid w:val="008C3070"/>
    <w:rsid w:val="008C34F7"/>
    <w:rsid w:val="008C365D"/>
    <w:rsid w:val="008C375C"/>
    <w:rsid w:val="008C3FD4"/>
    <w:rsid w:val="008C45BD"/>
    <w:rsid w:val="008C47B9"/>
    <w:rsid w:val="008C4962"/>
    <w:rsid w:val="008C4F3C"/>
    <w:rsid w:val="008C50E9"/>
    <w:rsid w:val="008C522A"/>
    <w:rsid w:val="008C58BA"/>
    <w:rsid w:val="008C5A85"/>
    <w:rsid w:val="008C6565"/>
    <w:rsid w:val="008C6C50"/>
    <w:rsid w:val="008C72DF"/>
    <w:rsid w:val="008C72E7"/>
    <w:rsid w:val="008C76F3"/>
    <w:rsid w:val="008C78B7"/>
    <w:rsid w:val="008C7D58"/>
    <w:rsid w:val="008D04E6"/>
    <w:rsid w:val="008D1333"/>
    <w:rsid w:val="008D1436"/>
    <w:rsid w:val="008D1563"/>
    <w:rsid w:val="008D187C"/>
    <w:rsid w:val="008D2553"/>
    <w:rsid w:val="008D255B"/>
    <w:rsid w:val="008D2AC0"/>
    <w:rsid w:val="008D2E4E"/>
    <w:rsid w:val="008D3079"/>
    <w:rsid w:val="008D4474"/>
    <w:rsid w:val="008D4D09"/>
    <w:rsid w:val="008D516F"/>
    <w:rsid w:val="008D54C5"/>
    <w:rsid w:val="008D5A63"/>
    <w:rsid w:val="008D5D01"/>
    <w:rsid w:val="008D6009"/>
    <w:rsid w:val="008D61DE"/>
    <w:rsid w:val="008D6563"/>
    <w:rsid w:val="008D6651"/>
    <w:rsid w:val="008D7097"/>
    <w:rsid w:val="008D75B6"/>
    <w:rsid w:val="008D76C4"/>
    <w:rsid w:val="008D7949"/>
    <w:rsid w:val="008D7DF7"/>
    <w:rsid w:val="008D7F67"/>
    <w:rsid w:val="008E05EB"/>
    <w:rsid w:val="008E0CA7"/>
    <w:rsid w:val="008E1045"/>
    <w:rsid w:val="008E12DC"/>
    <w:rsid w:val="008E1566"/>
    <w:rsid w:val="008E15F0"/>
    <w:rsid w:val="008E187F"/>
    <w:rsid w:val="008E213C"/>
    <w:rsid w:val="008E28AA"/>
    <w:rsid w:val="008E2C3A"/>
    <w:rsid w:val="008E308F"/>
    <w:rsid w:val="008E30AB"/>
    <w:rsid w:val="008E335E"/>
    <w:rsid w:val="008E3B42"/>
    <w:rsid w:val="008E3EF3"/>
    <w:rsid w:val="008E3F29"/>
    <w:rsid w:val="008E4198"/>
    <w:rsid w:val="008E473A"/>
    <w:rsid w:val="008E4A11"/>
    <w:rsid w:val="008E4EAC"/>
    <w:rsid w:val="008E52AF"/>
    <w:rsid w:val="008E52DC"/>
    <w:rsid w:val="008E5361"/>
    <w:rsid w:val="008E53BB"/>
    <w:rsid w:val="008E549A"/>
    <w:rsid w:val="008E5709"/>
    <w:rsid w:val="008E5990"/>
    <w:rsid w:val="008E5E02"/>
    <w:rsid w:val="008E634E"/>
    <w:rsid w:val="008E647E"/>
    <w:rsid w:val="008E64EB"/>
    <w:rsid w:val="008E7369"/>
    <w:rsid w:val="008E762E"/>
    <w:rsid w:val="008E7698"/>
    <w:rsid w:val="008E774B"/>
    <w:rsid w:val="008F04EF"/>
    <w:rsid w:val="008F0A29"/>
    <w:rsid w:val="008F0E46"/>
    <w:rsid w:val="008F1038"/>
    <w:rsid w:val="008F166D"/>
    <w:rsid w:val="008F1AFA"/>
    <w:rsid w:val="008F1B52"/>
    <w:rsid w:val="008F1BB5"/>
    <w:rsid w:val="008F1D4D"/>
    <w:rsid w:val="008F2358"/>
    <w:rsid w:val="008F3117"/>
    <w:rsid w:val="008F3274"/>
    <w:rsid w:val="008F32B2"/>
    <w:rsid w:val="008F35A6"/>
    <w:rsid w:val="008F35ED"/>
    <w:rsid w:val="008F384C"/>
    <w:rsid w:val="008F39E2"/>
    <w:rsid w:val="008F3D7F"/>
    <w:rsid w:val="008F3DBF"/>
    <w:rsid w:val="008F3E2C"/>
    <w:rsid w:val="008F3F70"/>
    <w:rsid w:val="008F3F7C"/>
    <w:rsid w:val="008F425C"/>
    <w:rsid w:val="008F4380"/>
    <w:rsid w:val="008F4707"/>
    <w:rsid w:val="008F55A8"/>
    <w:rsid w:val="008F567E"/>
    <w:rsid w:val="008F5AF1"/>
    <w:rsid w:val="008F5CC2"/>
    <w:rsid w:val="008F5CDF"/>
    <w:rsid w:val="008F690F"/>
    <w:rsid w:val="008F6947"/>
    <w:rsid w:val="008F6A26"/>
    <w:rsid w:val="008F6AE9"/>
    <w:rsid w:val="008F6BC3"/>
    <w:rsid w:val="008F6E47"/>
    <w:rsid w:val="008F7240"/>
    <w:rsid w:val="008F7372"/>
    <w:rsid w:val="008F7776"/>
    <w:rsid w:val="008F7FB9"/>
    <w:rsid w:val="00900042"/>
    <w:rsid w:val="009002DE"/>
    <w:rsid w:val="00900328"/>
    <w:rsid w:val="00900471"/>
    <w:rsid w:val="009006B0"/>
    <w:rsid w:val="00900E62"/>
    <w:rsid w:val="00901134"/>
    <w:rsid w:val="00901215"/>
    <w:rsid w:val="00901262"/>
    <w:rsid w:val="009012EA"/>
    <w:rsid w:val="00901CA1"/>
    <w:rsid w:val="00901FC5"/>
    <w:rsid w:val="009023D4"/>
    <w:rsid w:val="00902BED"/>
    <w:rsid w:val="00902C2E"/>
    <w:rsid w:val="00902D87"/>
    <w:rsid w:val="00902DA5"/>
    <w:rsid w:val="00902EFF"/>
    <w:rsid w:val="00902F98"/>
    <w:rsid w:val="009033DB"/>
    <w:rsid w:val="00903510"/>
    <w:rsid w:val="009037B8"/>
    <w:rsid w:val="00903E60"/>
    <w:rsid w:val="00903FDA"/>
    <w:rsid w:val="009044BC"/>
    <w:rsid w:val="009044F7"/>
    <w:rsid w:val="0090472C"/>
    <w:rsid w:val="00904D12"/>
    <w:rsid w:val="0090545A"/>
    <w:rsid w:val="009054A1"/>
    <w:rsid w:val="009055F0"/>
    <w:rsid w:val="00905BBB"/>
    <w:rsid w:val="009063C6"/>
    <w:rsid w:val="009065AF"/>
    <w:rsid w:val="009067FF"/>
    <w:rsid w:val="00906B16"/>
    <w:rsid w:val="00907478"/>
    <w:rsid w:val="00907769"/>
    <w:rsid w:val="00907B33"/>
    <w:rsid w:val="00907C74"/>
    <w:rsid w:val="00907D03"/>
    <w:rsid w:val="00910597"/>
    <w:rsid w:val="00910754"/>
    <w:rsid w:val="00910F5E"/>
    <w:rsid w:val="009117EF"/>
    <w:rsid w:val="00911F13"/>
    <w:rsid w:val="00912279"/>
    <w:rsid w:val="00912C7A"/>
    <w:rsid w:val="009131C1"/>
    <w:rsid w:val="0091351B"/>
    <w:rsid w:val="00914465"/>
    <w:rsid w:val="009144F0"/>
    <w:rsid w:val="009147E4"/>
    <w:rsid w:val="00914AD9"/>
    <w:rsid w:val="0091514C"/>
    <w:rsid w:val="0091515E"/>
    <w:rsid w:val="0091545F"/>
    <w:rsid w:val="00915A08"/>
    <w:rsid w:val="0091615F"/>
    <w:rsid w:val="009167D0"/>
    <w:rsid w:val="0091683C"/>
    <w:rsid w:val="009172D3"/>
    <w:rsid w:val="009174E6"/>
    <w:rsid w:val="009176EC"/>
    <w:rsid w:val="00917909"/>
    <w:rsid w:val="00917972"/>
    <w:rsid w:val="009179A9"/>
    <w:rsid w:val="0092032D"/>
    <w:rsid w:val="009204F5"/>
    <w:rsid w:val="009206B0"/>
    <w:rsid w:val="00920785"/>
    <w:rsid w:val="00920A8F"/>
    <w:rsid w:val="00920CE6"/>
    <w:rsid w:val="00920EEA"/>
    <w:rsid w:val="009210A9"/>
    <w:rsid w:val="009214C8"/>
    <w:rsid w:val="009218B9"/>
    <w:rsid w:val="009218BF"/>
    <w:rsid w:val="00921A77"/>
    <w:rsid w:val="00921BDB"/>
    <w:rsid w:val="00921D37"/>
    <w:rsid w:val="00921DCF"/>
    <w:rsid w:val="0092200B"/>
    <w:rsid w:val="00922128"/>
    <w:rsid w:val="009223D9"/>
    <w:rsid w:val="00922957"/>
    <w:rsid w:val="00922A1D"/>
    <w:rsid w:val="00922BD9"/>
    <w:rsid w:val="00923487"/>
    <w:rsid w:val="0092380C"/>
    <w:rsid w:val="00923845"/>
    <w:rsid w:val="00923DCA"/>
    <w:rsid w:val="00923E02"/>
    <w:rsid w:val="009242FF"/>
    <w:rsid w:val="00924370"/>
    <w:rsid w:val="009248CC"/>
    <w:rsid w:val="00924B55"/>
    <w:rsid w:val="00924D5A"/>
    <w:rsid w:val="00924DE8"/>
    <w:rsid w:val="009250FE"/>
    <w:rsid w:val="00925485"/>
    <w:rsid w:val="00925536"/>
    <w:rsid w:val="00925604"/>
    <w:rsid w:val="009258F6"/>
    <w:rsid w:val="00925970"/>
    <w:rsid w:val="009259B0"/>
    <w:rsid w:val="0092631C"/>
    <w:rsid w:val="00926328"/>
    <w:rsid w:val="009269C3"/>
    <w:rsid w:val="00926B17"/>
    <w:rsid w:val="00926EDC"/>
    <w:rsid w:val="009271A9"/>
    <w:rsid w:val="009278BE"/>
    <w:rsid w:val="00927996"/>
    <w:rsid w:val="009303A4"/>
    <w:rsid w:val="00930434"/>
    <w:rsid w:val="00930476"/>
    <w:rsid w:val="00930526"/>
    <w:rsid w:val="00930607"/>
    <w:rsid w:val="00930B98"/>
    <w:rsid w:val="00930C15"/>
    <w:rsid w:val="00930DA2"/>
    <w:rsid w:val="009311FB"/>
    <w:rsid w:val="009316AE"/>
    <w:rsid w:val="0093177F"/>
    <w:rsid w:val="0093186B"/>
    <w:rsid w:val="00931929"/>
    <w:rsid w:val="009323B5"/>
    <w:rsid w:val="009323C0"/>
    <w:rsid w:val="009325D7"/>
    <w:rsid w:val="00932886"/>
    <w:rsid w:val="00932A3B"/>
    <w:rsid w:val="00932A4B"/>
    <w:rsid w:val="00932B15"/>
    <w:rsid w:val="00932B39"/>
    <w:rsid w:val="00932CB0"/>
    <w:rsid w:val="009336F3"/>
    <w:rsid w:val="00933A65"/>
    <w:rsid w:val="00933A7F"/>
    <w:rsid w:val="00933C52"/>
    <w:rsid w:val="00933C65"/>
    <w:rsid w:val="00933CC8"/>
    <w:rsid w:val="00933EA8"/>
    <w:rsid w:val="00933F8D"/>
    <w:rsid w:val="009341DA"/>
    <w:rsid w:val="00934851"/>
    <w:rsid w:val="00934BA1"/>
    <w:rsid w:val="009350AF"/>
    <w:rsid w:val="009350EF"/>
    <w:rsid w:val="009351FD"/>
    <w:rsid w:val="009358D7"/>
    <w:rsid w:val="00935921"/>
    <w:rsid w:val="00935954"/>
    <w:rsid w:val="00935F50"/>
    <w:rsid w:val="00936025"/>
    <w:rsid w:val="009364F6"/>
    <w:rsid w:val="00936F23"/>
    <w:rsid w:val="00936F7A"/>
    <w:rsid w:val="00937698"/>
    <w:rsid w:val="00937785"/>
    <w:rsid w:val="00937967"/>
    <w:rsid w:val="00937D43"/>
    <w:rsid w:val="00937D46"/>
    <w:rsid w:val="00937E33"/>
    <w:rsid w:val="009401AE"/>
    <w:rsid w:val="0094052A"/>
    <w:rsid w:val="009408A2"/>
    <w:rsid w:val="009409DF"/>
    <w:rsid w:val="00940A72"/>
    <w:rsid w:val="00941136"/>
    <w:rsid w:val="009412BE"/>
    <w:rsid w:val="009416EF"/>
    <w:rsid w:val="00941ABA"/>
    <w:rsid w:val="00941D6C"/>
    <w:rsid w:val="00941E97"/>
    <w:rsid w:val="00941F9D"/>
    <w:rsid w:val="00942111"/>
    <w:rsid w:val="0094221E"/>
    <w:rsid w:val="009423F6"/>
    <w:rsid w:val="00942E6F"/>
    <w:rsid w:val="009430CC"/>
    <w:rsid w:val="009431BF"/>
    <w:rsid w:val="009432A1"/>
    <w:rsid w:val="00943890"/>
    <w:rsid w:val="00943DC1"/>
    <w:rsid w:val="00944538"/>
    <w:rsid w:val="009446B9"/>
    <w:rsid w:val="00944C28"/>
    <w:rsid w:val="00944DCA"/>
    <w:rsid w:val="00945218"/>
    <w:rsid w:val="00945335"/>
    <w:rsid w:val="0094543E"/>
    <w:rsid w:val="00945707"/>
    <w:rsid w:val="00945E28"/>
    <w:rsid w:val="00945FA0"/>
    <w:rsid w:val="009460B1"/>
    <w:rsid w:val="00946258"/>
    <w:rsid w:val="0094629F"/>
    <w:rsid w:val="009462C4"/>
    <w:rsid w:val="00946303"/>
    <w:rsid w:val="00946ACB"/>
    <w:rsid w:val="00946BA9"/>
    <w:rsid w:val="00947799"/>
    <w:rsid w:val="009479CD"/>
    <w:rsid w:val="00947AA5"/>
    <w:rsid w:val="00950440"/>
    <w:rsid w:val="009504E7"/>
    <w:rsid w:val="0095050D"/>
    <w:rsid w:val="00950663"/>
    <w:rsid w:val="00950E71"/>
    <w:rsid w:val="009511E8"/>
    <w:rsid w:val="0095157C"/>
    <w:rsid w:val="00951881"/>
    <w:rsid w:val="00951D0D"/>
    <w:rsid w:val="00952081"/>
    <w:rsid w:val="009520C2"/>
    <w:rsid w:val="00952276"/>
    <w:rsid w:val="009522EC"/>
    <w:rsid w:val="009524B7"/>
    <w:rsid w:val="009526C6"/>
    <w:rsid w:val="009530F2"/>
    <w:rsid w:val="00953D41"/>
    <w:rsid w:val="00953D9A"/>
    <w:rsid w:val="00954915"/>
    <w:rsid w:val="00954B39"/>
    <w:rsid w:val="00954BD1"/>
    <w:rsid w:val="00954BD7"/>
    <w:rsid w:val="00954E9C"/>
    <w:rsid w:val="009559B5"/>
    <w:rsid w:val="00955AA1"/>
    <w:rsid w:val="00955B6F"/>
    <w:rsid w:val="00955DC9"/>
    <w:rsid w:val="0095600E"/>
    <w:rsid w:val="00956193"/>
    <w:rsid w:val="00956490"/>
    <w:rsid w:val="0095698D"/>
    <w:rsid w:val="00957120"/>
    <w:rsid w:val="0095783F"/>
    <w:rsid w:val="0095798C"/>
    <w:rsid w:val="00957A41"/>
    <w:rsid w:val="00957E3B"/>
    <w:rsid w:val="00957E7C"/>
    <w:rsid w:val="0096049F"/>
    <w:rsid w:val="0096082A"/>
    <w:rsid w:val="009609C0"/>
    <w:rsid w:val="00960AF7"/>
    <w:rsid w:val="00960B69"/>
    <w:rsid w:val="00960C78"/>
    <w:rsid w:val="00961641"/>
    <w:rsid w:val="009619B1"/>
    <w:rsid w:val="00961A28"/>
    <w:rsid w:val="00961AF0"/>
    <w:rsid w:val="00961D52"/>
    <w:rsid w:val="00961E81"/>
    <w:rsid w:val="009627D8"/>
    <w:rsid w:val="00962C39"/>
    <w:rsid w:val="00962FEC"/>
    <w:rsid w:val="009631E7"/>
    <w:rsid w:val="00963961"/>
    <w:rsid w:val="00963977"/>
    <w:rsid w:val="00963C82"/>
    <w:rsid w:val="00963DA2"/>
    <w:rsid w:val="00963E9C"/>
    <w:rsid w:val="00964017"/>
    <w:rsid w:val="00964030"/>
    <w:rsid w:val="0096431C"/>
    <w:rsid w:val="00964414"/>
    <w:rsid w:val="009645D8"/>
    <w:rsid w:val="00964743"/>
    <w:rsid w:val="00964B6A"/>
    <w:rsid w:val="00964E08"/>
    <w:rsid w:val="00965AC7"/>
    <w:rsid w:val="00965CCC"/>
    <w:rsid w:val="00965E5B"/>
    <w:rsid w:val="00966166"/>
    <w:rsid w:val="009662A9"/>
    <w:rsid w:val="0096668D"/>
    <w:rsid w:val="0096689D"/>
    <w:rsid w:val="009669CC"/>
    <w:rsid w:val="009669DD"/>
    <w:rsid w:val="00966B7C"/>
    <w:rsid w:val="00966DC3"/>
    <w:rsid w:val="00966E64"/>
    <w:rsid w:val="009671C9"/>
    <w:rsid w:val="009675C4"/>
    <w:rsid w:val="0096769E"/>
    <w:rsid w:val="00970176"/>
    <w:rsid w:val="0097059E"/>
    <w:rsid w:val="00970634"/>
    <w:rsid w:val="00970766"/>
    <w:rsid w:val="00970A62"/>
    <w:rsid w:val="009712CF"/>
    <w:rsid w:val="009715C1"/>
    <w:rsid w:val="0097193E"/>
    <w:rsid w:val="00971A4E"/>
    <w:rsid w:val="00971BB6"/>
    <w:rsid w:val="0097221F"/>
    <w:rsid w:val="0097224F"/>
    <w:rsid w:val="009722D3"/>
    <w:rsid w:val="0097231D"/>
    <w:rsid w:val="0097268E"/>
    <w:rsid w:val="00972D7A"/>
    <w:rsid w:val="00972E50"/>
    <w:rsid w:val="00972E6A"/>
    <w:rsid w:val="00973029"/>
    <w:rsid w:val="00973089"/>
    <w:rsid w:val="009730C5"/>
    <w:rsid w:val="009732A8"/>
    <w:rsid w:val="009734A8"/>
    <w:rsid w:val="00973647"/>
    <w:rsid w:val="00973E30"/>
    <w:rsid w:val="00973ECB"/>
    <w:rsid w:val="0097443D"/>
    <w:rsid w:val="009745F3"/>
    <w:rsid w:val="00974975"/>
    <w:rsid w:val="00974AC9"/>
    <w:rsid w:val="00974BC4"/>
    <w:rsid w:val="00974E7B"/>
    <w:rsid w:val="00974E8C"/>
    <w:rsid w:val="00974F50"/>
    <w:rsid w:val="00975455"/>
    <w:rsid w:val="009756B4"/>
    <w:rsid w:val="00975948"/>
    <w:rsid w:val="00975955"/>
    <w:rsid w:val="00975CCD"/>
    <w:rsid w:val="00976079"/>
    <w:rsid w:val="00976A08"/>
    <w:rsid w:val="00976D1F"/>
    <w:rsid w:val="00976DD8"/>
    <w:rsid w:val="00977689"/>
    <w:rsid w:val="009777B5"/>
    <w:rsid w:val="009779A8"/>
    <w:rsid w:val="00977BB7"/>
    <w:rsid w:val="00977BBA"/>
    <w:rsid w:val="00977C81"/>
    <w:rsid w:val="00977F43"/>
    <w:rsid w:val="009800EB"/>
    <w:rsid w:val="009806FD"/>
    <w:rsid w:val="00980A1D"/>
    <w:rsid w:val="009810A3"/>
    <w:rsid w:val="009811FB"/>
    <w:rsid w:val="00981674"/>
    <w:rsid w:val="0098168F"/>
    <w:rsid w:val="00981786"/>
    <w:rsid w:val="00982452"/>
    <w:rsid w:val="00982B29"/>
    <w:rsid w:val="00982D76"/>
    <w:rsid w:val="00982FE2"/>
    <w:rsid w:val="009831D9"/>
    <w:rsid w:val="009835AB"/>
    <w:rsid w:val="009836E8"/>
    <w:rsid w:val="00983722"/>
    <w:rsid w:val="00983782"/>
    <w:rsid w:val="009838A9"/>
    <w:rsid w:val="00983AD9"/>
    <w:rsid w:val="00983B1B"/>
    <w:rsid w:val="00983C25"/>
    <w:rsid w:val="00984850"/>
    <w:rsid w:val="00984A27"/>
    <w:rsid w:val="00984C4C"/>
    <w:rsid w:val="00984EEC"/>
    <w:rsid w:val="00984FBB"/>
    <w:rsid w:val="0098548F"/>
    <w:rsid w:val="00985D30"/>
    <w:rsid w:val="00985DC3"/>
    <w:rsid w:val="0098600D"/>
    <w:rsid w:val="00986037"/>
    <w:rsid w:val="009863FD"/>
    <w:rsid w:val="00986799"/>
    <w:rsid w:val="00986D26"/>
    <w:rsid w:val="00986F22"/>
    <w:rsid w:val="00987454"/>
    <w:rsid w:val="009874D1"/>
    <w:rsid w:val="0098774A"/>
    <w:rsid w:val="0098789F"/>
    <w:rsid w:val="00987B19"/>
    <w:rsid w:val="00987D1C"/>
    <w:rsid w:val="00987FCB"/>
    <w:rsid w:val="00990197"/>
    <w:rsid w:val="009903CB"/>
    <w:rsid w:val="009905D2"/>
    <w:rsid w:val="00990757"/>
    <w:rsid w:val="009907A8"/>
    <w:rsid w:val="00990C19"/>
    <w:rsid w:val="00990EE1"/>
    <w:rsid w:val="009912D6"/>
    <w:rsid w:val="00991305"/>
    <w:rsid w:val="00991D7A"/>
    <w:rsid w:val="00992102"/>
    <w:rsid w:val="00992423"/>
    <w:rsid w:val="0099243C"/>
    <w:rsid w:val="00992C26"/>
    <w:rsid w:val="00992F1B"/>
    <w:rsid w:val="009933A8"/>
    <w:rsid w:val="00994181"/>
    <w:rsid w:val="00994257"/>
    <w:rsid w:val="00994A40"/>
    <w:rsid w:val="009950C0"/>
    <w:rsid w:val="00995141"/>
    <w:rsid w:val="00995679"/>
    <w:rsid w:val="009957A7"/>
    <w:rsid w:val="00995920"/>
    <w:rsid w:val="00995EA3"/>
    <w:rsid w:val="00995FD7"/>
    <w:rsid w:val="0099618C"/>
    <w:rsid w:val="00996345"/>
    <w:rsid w:val="009966F8"/>
    <w:rsid w:val="00996792"/>
    <w:rsid w:val="00996A20"/>
    <w:rsid w:val="00996AB0"/>
    <w:rsid w:val="00996E24"/>
    <w:rsid w:val="009971F1"/>
    <w:rsid w:val="009972FD"/>
    <w:rsid w:val="00997420"/>
    <w:rsid w:val="00997786"/>
    <w:rsid w:val="00997F87"/>
    <w:rsid w:val="009A00AC"/>
    <w:rsid w:val="009A0830"/>
    <w:rsid w:val="009A0CF3"/>
    <w:rsid w:val="009A10B7"/>
    <w:rsid w:val="009A1BDE"/>
    <w:rsid w:val="009A25EF"/>
    <w:rsid w:val="009A2760"/>
    <w:rsid w:val="009A2AD3"/>
    <w:rsid w:val="009A329D"/>
    <w:rsid w:val="009A3743"/>
    <w:rsid w:val="009A38E2"/>
    <w:rsid w:val="009A3911"/>
    <w:rsid w:val="009A3BE7"/>
    <w:rsid w:val="009A3F5A"/>
    <w:rsid w:val="009A410D"/>
    <w:rsid w:val="009A43EA"/>
    <w:rsid w:val="009A46F4"/>
    <w:rsid w:val="009A4800"/>
    <w:rsid w:val="009A4874"/>
    <w:rsid w:val="009A4C49"/>
    <w:rsid w:val="009A5920"/>
    <w:rsid w:val="009A5BD5"/>
    <w:rsid w:val="009A62C8"/>
    <w:rsid w:val="009A63D4"/>
    <w:rsid w:val="009A683B"/>
    <w:rsid w:val="009A6D1E"/>
    <w:rsid w:val="009A6E8B"/>
    <w:rsid w:val="009A6FDA"/>
    <w:rsid w:val="009A7564"/>
    <w:rsid w:val="009A7C8A"/>
    <w:rsid w:val="009B02CB"/>
    <w:rsid w:val="009B036A"/>
    <w:rsid w:val="009B074D"/>
    <w:rsid w:val="009B11E7"/>
    <w:rsid w:val="009B1506"/>
    <w:rsid w:val="009B1657"/>
    <w:rsid w:val="009B1F09"/>
    <w:rsid w:val="009B1F6B"/>
    <w:rsid w:val="009B1F7F"/>
    <w:rsid w:val="009B2262"/>
    <w:rsid w:val="009B2711"/>
    <w:rsid w:val="009B2E57"/>
    <w:rsid w:val="009B30E1"/>
    <w:rsid w:val="009B3446"/>
    <w:rsid w:val="009B3886"/>
    <w:rsid w:val="009B38E2"/>
    <w:rsid w:val="009B4984"/>
    <w:rsid w:val="009B4B9F"/>
    <w:rsid w:val="009B4CB7"/>
    <w:rsid w:val="009B52A3"/>
    <w:rsid w:val="009B5647"/>
    <w:rsid w:val="009B5842"/>
    <w:rsid w:val="009B5972"/>
    <w:rsid w:val="009B5C44"/>
    <w:rsid w:val="009B5F07"/>
    <w:rsid w:val="009B5F0A"/>
    <w:rsid w:val="009B69E0"/>
    <w:rsid w:val="009B6D75"/>
    <w:rsid w:val="009B6FCF"/>
    <w:rsid w:val="009B6FD7"/>
    <w:rsid w:val="009B707D"/>
    <w:rsid w:val="009B7561"/>
    <w:rsid w:val="009B75C0"/>
    <w:rsid w:val="009B769C"/>
    <w:rsid w:val="009B79E8"/>
    <w:rsid w:val="009B7D0C"/>
    <w:rsid w:val="009B7F95"/>
    <w:rsid w:val="009C0564"/>
    <w:rsid w:val="009C0C39"/>
    <w:rsid w:val="009C0CD2"/>
    <w:rsid w:val="009C0FB4"/>
    <w:rsid w:val="009C13EE"/>
    <w:rsid w:val="009C1C82"/>
    <w:rsid w:val="009C2C42"/>
    <w:rsid w:val="009C2EF4"/>
    <w:rsid w:val="009C30B9"/>
    <w:rsid w:val="009C30E8"/>
    <w:rsid w:val="009C352F"/>
    <w:rsid w:val="009C37DB"/>
    <w:rsid w:val="009C3B6B"/>
    <w:rsid w:val="009C4294"/>
    <w:rsid w:val="009C4509"/>
    <w:rsid w:val="009C5040"/>
    <w:rsid w:val="009C5659"/>
    <w:rsid w:val="009C56ED"/>
    <w:rsid w:val="009C5999"/>
    <w:rsid w:val="009C59EC"/>
    <w:rsid w:val="009C6678"/>
    <w:rsid w:val="009C74F9"/>
    <w:rsid w:val="009C7516"/>
    <w:rsid w:val="009C7A55"/>
    <w:rsid w:val="009D00FE"/>
    <w:rsid w:val="009D0100"/>
    <w:rsid w:val="009D036C"/>
    <w:rsid w:val="009D0787"/>
    <w:rsid w:val="009D0A33"/>
    <w:rsid w:val="009D1093"/>
    <w:rsid w:val="009D11C6"/>
    <w:rsid w:val="009D1460"/>
    <w:rsid w:val="009D15B1"/>
    <w:rsid w:val="009D1885"/>
    <w:rsid w:val="009D1A15"/>
    <w:rsid w:val="009D1CC6"/>
    <w:rsid w:val="009D1DB1"/>
    <w:rsid w:val="009D1F3A"/>
    <w:rsid w:val="009D20D8"/>
    <w:rsid w:val="009D2411"/>
    <w:rsid w:val="009D2BB2"/>
    <w:rsid w:val="009D311B"/>
    <w:rsid w:val="009D3307"/>
    <w:rsid w:val="009D3CFB"/>
    <w:rsid w:val="009D4326"/>
    <w:rsid w:val="009D45F5"/>
    <w:rsid w:val="009D4747"/>
    <w:rsid w:val="009D4A01"/>
    <w:rsid w:val="009D4ADB"/>
    <w:rsid w:val="009D4B06"/>
    <w:rsid w:val="009D5082"/>
    <w:rsid w:val="009D56FC"/>
    <w:rsid w:val="009D5A88"/>
    <w:rsid w:val="009D5B29"/>
    <w:rsid w:val="009D61C0"/>
    <w:rsid w:val="009D6279"/>
    <w:rsid w:val="009D63A2"/>
    <w:rsid w:val="009D6A9F"/>
    <w:rsid w:val="009D6EAA"/>
    <w:rsid w:val="009D6FD9"/>
    <w:rsid w:val="009D704A"/>
    <w:rsid w:val="009D7579"/>
    <w:rsid w:val="009D77CC"/>
    <w:rsid w:val="009D797A"/>
    <w:rsid w:val="009D7BF5"/>
    <w:rsid w:val="009E003B"/>
    <w:rsid w:val="009E01B1"/>
    <w:rsid w:val="009E03F9"/>
    <w:rsid w:val="009E0479"/>
    <w:rsid w:val="009E05D5"/>
    <w:rsid w:val="009E06A6"/>
    <w:rsid w:val="009E080D"/>
    <w:rsid w:val="009E0E50"/>
    <w:rsid w:val="009E107C"/>
    <w:rsid w:val="009E1AE2"/>
    <w:rsid w:val="009E1DE4"/>
    <w:rsid w:val="009E23A8"/>
    <w:rsid w:val="009E2511"/>
    <w:rsid w:val="009E2628"/>
    <w:rsid w:val="009E2717"/>
    <w:rsid w:val="009E27E9"/>
    <w:rsid w:val="009E3820"/>
    <w:rsid w:val="009E3B7F"/>
    <w:rsid w:val="009E3BED"/>
    <w:rsid w:val="009E46DC"/>
    <w:rsid w:val="009E4C11"/>
    <w:rsid w:val="009E4E1E"/>
    <w:rsid w:val="009E51B4"/>
    <w:rsid w:val="009E539B"/>
    <w:rsid w:val="009E54BF"/>
    <w:rsid w:val="009E58AB"/>
    <w:rsid w:val="009E5C57"/>
    <w:rsid w:val="009E5C66"/>
    <w:rsid w:val="009E6344"/>
    <w:rsid w:val="009E639B"/>
    <w:rsid w:val="009E680D"/>
    <w:rsid w:val="009E6BC2"/>
    <w:rsid w:val="009E6D32"/>
    <w:rsid w:val="009E6F27"/>
    <w:rsid w:val="009E7464"/>
    <w:rsid w:val="009E796B"/>
    <w:rsid w:val="009E7D29"/>
    <w:rsid w:val="009E7D31"/>
    <w:rsid w:val="009E7F4D"/>
    <w:rsid w:val="009F044E"/>
    <w:rsid w:val="009F06A4"/>
    <w:rsid w:val="009F0706"/>
    <w:rsid w:val="009F086E"/>
    <w:rsid w:val="009F17EA"/>
    <w:rsid w:val="009F1A28"/>
    <w:rsid w:val="009F2000"/>
    <w:rsid w:val="009F219B"/>
    <w:rsid w:val="009F27D4"/>
    <w:rsid w:val="009F2FDD"/>
    <w:rsid w:val="009F3292"/>
    <w:rsid w:val="009F3383"/>
    <w:rsid w:val="009F39D7"/>
    <w:rsid w:val="009F424F"/>
    <w:rsid w:val="009F4374"/>
    <w:rsid w:val="009F4492"/>
    <w:rsid w:val="009F4578"/>
    <w:rsid w:val="009F4C5C"/>
    <w:rsid w:val="009F5022"/>
    <w:rsid w:val="009F5386"/>
    <w:rsid w:val="009F558A"/>
    <w:rsid w:val="009F5A10"/>
    <w:rsid w:val="009F5CC7"/>
    <w:rsid w:val="009F5D0C"/>
    <w:rsid w:val="009F5D86"/>
    <w:rsid w:val="009F5DE8"/>
    <w:rsid w:val="009F6012"/>
    <w:rsid w:val="009F6030"/>
    <w:rsid w:val="009F6136"/>
    <w:rsid w:val="009F6852"/>
    <w:rsid w:val="009F6936"/>
    <w:rsid w:val="009F6A6F"/>
    <w:rsid w:val="009F6C62"/>
    <w:rsid w:val="009F6C9D"/>
    <w:rsid w:val="009F6D22"/>
    <w:rsid w:val="009F6E50"/>
    <w:rsid w:val="009F701C"/>
    <w:rsid w:val="009F73F3"/>
    <w:rsid w:val="009F7600"/>
    <w:rsid w:val="009F77ED"/>
    <w:rsid w:val="009F7B51"/>
    <w:rsid w:val="009F7DA1"/>
    <w:rsid w:val="00A00340"/>
    <w:rsid w:val="00A00462"/>
    <w:rsid w:val="00A00BDC"/>
    <w:rsid w:val="00A00C8A"/>
    <w:rsid w:val="00A00D24"/>
    <w:rsid w:val="00A00FED"/>
    <w:rsid w:val="00A01244"/>
    <w:rsid w:val="00A0164E"/>
    <w:rsid w:val="00A0178E"/>
    <w:rsid w:val="00A02153"/>
    <w:rsid w:val="00A0244C"/>
    <w:rsid w:val="00A0263C"/>
    <w:rsid w:val="00A02B15"/>
    <w:rsid w:val="00A02E48"/>
    <w:rsid w:val="00A02ECC"/>
    <w:rsid w:val="00A030B8"/>
    <w:rsid w:val="00A03190"/>
    <w:rsid w:val="00A03436"/>
    <w:rsid w:val="00A03569"/>
    <w:rsid w:val="00A03C74"/>
    <w:rsid w:val="00A04866"/>
    <w:rsid w:val="00A04B94"/>
    <w:rsid w:val="00A04CE8"/>
    <w:rsid w:val="00A057DD"/>
    <w:rsid w:val="00A0618A"/>
    <w:rsid w:val="00A061B8"/>
    <w:rsid w:val="00A062CF"/>
    <w:rsid w:val="00A066E3"/>
    <w:rsid w:val="00A06B7A"/>
    <w:rsid w:val="00A06EC8"/>
    <w:rsid w:val="00A06F95"/>
    <w:rsid w:val="00A0765B"/>
    <w:rsid w:val="00A07A59"/>
    <w:rsid w:val="00A07CC4"/>
    <w:rsid w:val="00A07E86"/>
    <w:rsid w:val="00A102F6"/>
    <w:rsid w:val="00A1061B"/>
    <w:rsid w:val="00A10CE2"/>
    <w:rsid w:val="00A11648"/>
    <w:rsid w:val="00A11A74"/>
    <w:rsid w:val="00A125F9"/>
    <w:rsid w:val="00A1291F"/>
    <w:rsid w:val="00A12E58"/>
    <w:rsid w:val="00A13145"/>
    <w:rsid w:val="00A13544"/>
    <w:rsid w:val="00A136F7"/>
    <w:rsid w:val="00A139AC"/>
    <w:rsid w:val="00A14258"/>
    <w:rsid w:val="00A14268"/>
    <w:rsid w:val="00A14371"/>
    <w:rsid w:val="00A147B8"/>
    <w:rsid w:val="00A14B03"/>
    <w:rsid w:val="00A14EA4"/>
    <w:rsid w:val="00A15030"/>
    <w:rsid w:val="00A15847"/>
    <w:rsid w:val="00A1592B"/>
    <w:rsid w:val="00A15A57"/>
    <w:rsid w:val="00A15C46"/>
    <w:rsid w:val="00A169D1"/>
    <w:rsid w:val="00A16A9F"/>
    <w:rsid w:val="00A175AE"/>
    <w:rsid w:val="00A17992"/>
    <w:rsid w:val="00A17BC7"/>
    <w:rsid w:val="00A17CFF"/>
    <w:rsid w:val="00A17FF7"/>
    <w:rsid w:val="00A202BE"/>
    <w:rsid w:val="00A209BF"/>
    <w:rsid w:val="00A209F7"/>
    <w:rsid w:val="00A20F57"/>
    <w:rsid w:val="00A219C8"/>
    <w:rsid w:val="00A21BF6"/>
    <w:rsid w:val="00A21C92"/>
    <w:rsid w:val="00A2229C"/>
    <w:rsid w:val="00A223CF"/>
    <w:rsid w:val="00A228D5"/>
    <w:rsid w:val="00A22AEE"/>
    <w:rsid w:val="00A22C0D"/>
    <w:rsid w:val="00A22F96"/>
    <w:rsid w:val="00A2317A"/>
    <w:rsid w:val="00A234A0"/>
    <w:rsid w:val="00A237CA"/>
    <w:rsid w:val="00A23D0C"/>
    <w:rsid w:val="00A241FD"/>
    <w:rsid w:val="00A24A82"/>
    <w:rsid w:val="00A24B6F"/>
    <w:rsid w:val="00A24E45"/>
    <w:rsid w:val="00A25336"/>
    <w:rsid w:val="00A2597D"/>
    <w:rsid w:val="00A25C3A"/>
    <w:rsid w:val="00A26016"/>
    <w:rsid w:val="00A2622D"/>
    <w:rsid w:val="00A2625B"/>
    <w:rsid w:val="00A26946"/>
    <w:rsid w:val="00A26CFF"/>
    <w:rsid w:val="00A26DAC"/>
    <w:rsid w:val="00A27185"/>
    <w:rsid w:val="00A27592"/>
    <w:rsid w:val="00A27638"/>
    <w:rsid w:val="00A27EC9"/>
    <w:rsid w:val="00A30AB3"/>
    <w:rsid w:val="00A3111F"/>
    <w:rsid w:val="00A31319"/>
    <w:rsid w:val="00A313FF"/>
    <w:rsid w:val="00A3165E"/>
    <w:rsid w:val="00A31AFC"/>
    <w:rsid w:val="00A31C45"/>
    <w:rsid w:val="00A31E1B"/>
    <w:rsid w:val="00A32095"/>
    <w:rsid w:val="00A321EC"/>
    <w:rsid w:val="00A323A1"/>
    <w:rsid w:val="00A3241D"/>
    <w:rsid w:val="00A326B3"/>
    <w:rsid w:val="00A329FB"/>
    <w:rsid w:val="00A32B92"/>
    <w:rsid w:val="00A33197"/>
    <w:rsid w:val="00A332F0"/>
    <w:rsid w:val="00A3338D"/>
    <w:rsid w:val="00A333D6"/>
    <w:rsid w:val="00A33CE4"/>
    <w:rsid w:val="00A34450"/>
    <w:rsid w:val="00A345CC"/>
    <w:rsid w:val="00A348F3"/>
    <w:rsid w:val="00A34B53"/>
    <w:rsid w:val="00A34CFB"/>
    <w:rsid w:val="00A34DC3"/>
    <w:rsid w:val="00A34F3E"/>
    <w:rsid w:val="00A35164"/>
    <w:rsid w:val="00A353C3"/>
    <w:rsid w:val="00A356B7"/>
    <w:rsid w:val="00A35B26"/>
    <w:rsid w:val="00A35ED0"/>
    <w:rsid w:val="00A36544"/>
    <w:rsid w:val="00A3660F"/>
    <w:rsid w:val="00A36771"/>
    <w:rsid w:val="00A36B3C"/>
    <w:rsid w:val="00A37B75"/>
    <w:rsid w:val="00A37F6D"/>
    <w:rsid w:val="00A4004E"/>
    <w:rsid w:val="00A405B4"/>
    <w:rsid w:val="00A408DC"/>
    <w:rsid w:val="00A4090A"/>
    <w:rsid w:val="00A40A92"/>
    <w:rsid w:val="00A40EB0"/>
    <w:rsid w:val="00A411DA"/>
    <w:rsid w:val="00A41348"/>
    <w:rsid w:val="00A417FF"/>
    <w:rsid w:val="00A42277"/>
    <w:rsid w:val="00A422C2"/>
    <w:rsid w:val="00A425D6"/>
    <w:rsid w:val="00A42B92"/>
    <w:rsid w:val="00A42D34"/>
    <w:rsid w:val="00A42E30"/>
    <w:rsid w:val="00A42F53"/>
    <w:rsid w:val="00A42F98"/>
    <w:rsid w:val="00A42FBE"/>
    <w:rsid w:val="00A43216"/>
    <w:rsid w:val="00A43283"/>
    <w:rsid w:val="00A4345F"/>
    <w:rsid w:val="00A436DB"/>
    <w:rsid w:val="00A43855"/>
    <w:rsid w:val="00A43917"/>
    <w:rsid w:val="00A43BC7"/>
    <w:rsid w:val="00A43FA8"/>
    <w:rsid w:val="00A44365"/>
    <w:rsid w:val="00A448A2"/>
    <w:rsid w:val="00A44CEC"/>
    <w:rsid w:val="00A450C9"/>
    <w:rsid w:val="00A45854"/>
    <w:rsid w:val="00A45858"/>
    <w:rsid w:val="00A45DA4"/>
    <w:rsid w:val="00A45ECF"/>
    <w:rsid w:val="00A45F60"/>
    <w:rsid w:val="00A45FFA"/>
    <w:rsid w:val="00A46C03"/>
    <w:rsid w:val="00A46D67"/>
    <w:rsid w:val="00A47344"/>
    <w:rsid w:val="00A47F74"/>
    <w:rsid w:val="00A5066C"/>
    <w:rsid w:val="00A5068F"/>
    <w:rsid w:val="00A508E8"/>
    <w:rsid w:val="00A50A0A"/>
    <w:rsid w:val="00A50A3E"/>
    <w:rsid w:val="00A50C0C"/>
    <w:rsid w:val="00A51172"/>
    <w:rsid w:val="00A51736"/>
    <w:rsid w:val="00A518C2"/>
    <w:rsid w:val="00A51A06"/>
    <w:rsid w:val="00A52011"/>
    <w:rsid w:val="00A52211"/>
    <w:rsid w:val="00A52402"/>
    <w:rsid w:val="00A5268A"/>
    <w:rsid w:val="00A52ACD"/>
    <w:rsid w:val="00A52C0B"/>
    <w:rsid w:val="00A52CE5"/>
    <w:rsid w:val="00A52F7A"/>
    <w:rsid w:val="00A53763"/>
    <w:rsid w:val="00A53A1B"/>
    <w:rsid w:val="00A53B21"/>
    <w:rsid w:val="00A53C3E"/>
    <w:rsid w:val="00A53C63"/>
    <w:rsid w:val="00A544A3"/>
    <w:rsid w:val="00A54634"/>
    <w:rsid w:val="00A5495F"/>
    <w:rsid w:val="00A54DBE"/>
    <w:rsid w:val="00A54E41"/>
    <w:rsid w:val="00A55A84"/>
    <w:rsid w:val="00A56166"/>
    <w:rsid w:val="00A562BD"/>
    <w:rsid w:val="00A564FA"/>
    <w:rsid w:val="00A56681"/>
    <w:rsid w:val="00A5676A"/>
    <w:rsid w:val="00A5684C"/>
    <w:rsid w:val="00A56AD0"/>
    <w:rsid w:val="00A56CFC"/>
    <w:rsid w:val="00A5709E"/>
    <w:rsid w:val="00A5727B"/>
    <w:rsid w:val="00A572D5"/>
    <w:rsid w:val="00A572F0"/>
    <w:rsid w:val="00A573E4"/>
    <w:rsid w:val="00A577F0"/>
    <w:rsid w:val="00A57C38"/>
    <w:rsid w:val="00A6007B"/>
    <w:rsid w:val="00A603A8"/>
    <w:rsid w:val="00A6053E"/>
    <w:rsid w:val="00A609E6"/>
    <w:rsid w:val="00A60DD2"/>
    <w:rsid w:val="00A60E23"/>
    <w:rsid w:val="00A61661"/>
    <w:rsid w:val="00A61947"/>
    <w:rsid w:val="00A6196A"/>
    <w:rsid w:val="00A61E68"/>
    <w:rsid w:val="00A62447"/>
    <w:rsid w:val="00A62AB5"/>
    <w:rsid w:val="00A62C45"/>
    <w:rsid w:val="00A63076"/>
    <w:rsid w:val="00A63156"/>
    <w:rsid w:val="00A63530"/>
    <w:rsid w:val="00A63563"/>
    <w:rsid w:val="00A635A4"/>
    <w:rsid w:val="00A636D7"/>
    <w:rsid w:val="00A637EB"/>
    <w:rsid w:val="00A63C99"/>
    <w:rsid w:val="00A647FB"/>
    <w:rsid w:val="00A649BE"/>
    <w:rsid w:val="00A64AF2"/>
    <w:rsid w:val="00A64B77"/>
    <w:rsid w:val="00A64E56"/>
    <w:rsid w:val="00A64E66"/>
    <w:rsid w:val="00A65253"/>
    <w:rsid w:val="00A65293"/>
    <w:rsid w:val="00A65538"/>
    <w:rsid w:val="00A65943"/>
    <w:rsid w:val="00A65BCB"/>
    <w:rsid w:val="00A663A7"/>
    <w:rsid w:val="00A66550"/>
    <w:rsid w:val="00A66818"/>
    <w:rsid w:val="00A668B3"/>
    <w:rsid w:val="00A67189"/>
    <w:rsid w:val="00A6735B"/>
    <w:rsid w:val="00A678DB"/>
    <w:rsid w:val="00A67912"/>
    <w:rsid w:val="00A67C4F"/>
    <w:rsid w:val="00A67E4C"/>
    <w:rsid w:val="00A67E99"/>
    <w:rsid w:val="00A67FB3"/>
    <w:rsid w:val="00A70167"/>
    <w:rsid w:val="00A70399"/>
    <w:rsid w:val="00A70A87"/>
    <w:rsid w:val="00A70B17"/>
    <w:rsid w:val="00A70C4D"/>
    <w:rsid w:val="00A71107"/>
    <w:rsid w:val="00A7167F"/>
    <w:rsid w:val="00A716BA"/>
    <w:rsid w:val="00A719AC"/>
    <w:rsid w:val="00A71BE6"/>
    <w:rsid w:val="00A72267"/>
    <w:rsid w:val="00A725CD"/>
    <w:rsid w:val="00A72891"/>
    <w:rsid w:val="00A729D8"/>
    <w:rsid w:val="00A72C5F"/>
    <w:rsid w:val="00A735A5"/>
    <w:rsid w:val="00A73B62"/>
    <w:rsid w:val="00A73EB0"/>
    <w:rsid w:val="00A73FD6"/>
    <w:rsid w:val="00A740A8"/>
    <w:rsid w:val="00A743DD"/>
    <w:rsid w:val="00A74456"/>
    <w:rsid w:val="00A744A6"/>
    <w:rsid w:val="00A745A4"/>
    <w:rsid w:val="00A74E7C"/>
    <w:rsid w:val="00A74FBB"/>
    <w:rsid w:val="00A7500C"/>
    <w:rsid w:val="00A7524A"/>
    <w:rsid w:val="00A75C1C"/>
    <w:rsid w:val="00A762DB"/>
    <w:rsid w:val="00A76574"/>
    <w:rsid w:val="00A766F9"/>
    <w:rsid w:val="00A769AC"/>
    <w:rsid w:val="00A76AB7"/>
    <w:rsid w:val="00A76E96"/>
    <w:rsid w:val="00A76EA5"/>
    <w:rsid w:val="00A770AE"/>
    <w:rsid w:val="00A77317"/>
    <w:rsid w:val="00A77619"/>
    <w:rsid w:val="00A77AD8"/>
    <w:rsid w:val="00A77B20"/>
    <w:rsid w:val="00A801B8"/>
    <w:rsid w:val="00A804DE"/>
    <w:rsid w:val="00A8051A"/>
    <w:rsid w:val="00A808D9"/>
    <w:rsid w:val="00A808FD"/>
    <w:rsid w:val="00A80A4A"/>
    <w:rsid w:val="00A81345"/>
    <w:rsid w:val="00A81575"/>
    <w:rsid w:val="00A81886"/>
    <w:rsid w:val="00A81AFF"/>
    <w:rsid w:val="00A8206E"/>
    <w:rsid w:val="00A825EA"/>
    <w:rsid w:val="00A82DF9"/>
    <w:rsid w:val="00A83025"/>
    <w:rsid w:val="00A83493"/>
    <w:rsid w:val="00A8389D"/>
    <w:rsid w:val="00A83C4F"/>
    <w:rsid w:val="00A83EB1"/>
    <w:rsid w:val="00A84362"/>
    <w:rsid w:val="00A844B3"/>
    <w:rsid w:val="00A84B1C"/>
    <w:rsid w:val="00A84B42"/>
    <w:rsid w:val="00A84BDF"/>
    <w:rsid w:val="00A850BB"/>
    <w:rsid w:val="00A85276"/>
    <w:rsid w:val="00A856F6"/>
    <w:rsid w:val="00A85810"/>
    <w:rsid w:val="00A85918"/>
    <w:rsid w:val="00A86153"/>
    <w:rsid w:val="00A862FE"/>
    <w:rsid w:val="00A86687"/>
    <w:rsid w:val="00A868DC"/>
    <w:rsid w:val="00A869BA"/>
    <w:rsid w:val="00A8711B"/>
    <w:rsid w:val="00A87297"/>
    <w:rsid w:val="00A8744C"/>
    <w:rsid w:val="00A8754B"/>
    <w:rsid w:val="00A875FB"/>
    <w:rsid w:val="00A902BD"/>
    <w:rsid w:val="00A903D2"/>
    <w:rsid w:val="00A903DC"/>
    <w:rsid w:val="00A904EE"/>
    <w:rsid w:val="00A90A8C"/>
    <w:rsid w:val="00A90BEF"/>
    <w:rsid w:val="00A91009"/>
    <w:rsid w:val="00A91195"/>
    <w:rsid w:val="00A91561"/>
    <w:rsid w:val="00A91801"/>
    <w:rsid w:val="00A91917"/>
    <w:rsid w:val="00A91EBD"/>
    <w:rsid w:val="00A93A27"/>
    <w:rsid w:val="00A94170"/>
    <w:rsid w:val="00A95660"/>
    <w:rsid w:val="00A95AAC"/>
    <w:rsid w:val="00A9629E"/>
    <w:rsid w:val="00A96583"/>
    <w:rsid w:val="00A966EB"/>
    <w:rsid w:val="00A96865"/>
    <w:rsid w:val="00A96D39"/>
    <w:rsid w:val="00A97544"/>
    <w:rsid w:val="00A97993"/>
    <w:rsid w:val="00A97B91"/>
    <w:rsid w:val="00A97F61"/>
    <w:rsid w:val="00AA00CF"/>
    <w:rsid w:val="00AA0919"/>
    <w:rsid w:val="00AA1019"/>
    <w:rsid w:val="00AA1626"/>
    <w:rsid w:val="00AA17BE"/>
    <w:rsid w:val="00AA17FC"/>
    <w:rsid w:val="00AA29D8"/>
    <w:rsid w:val="00AA2B5F"/>
    <w:rsid w:val="00AA2CF0"/>
    <w:rsid w:val="00AA31F0"/>
    <w:rsid w:val="00AA32A4"/>
    <w:rsid w:val="00AA3C2F"/>
    <w:rsid w:val="00AA3F56"/>
    <w:rsid w:val="00AA43F4"/>
    <w:rsid w:val="00AA4BE2"/>
    <w:rsid w:val="00AA4F98"/>
    <w:rsid w:val="00AA5198"/>
    <w:rsid w:val="00AA52D4"/>
    <w:rsid w:val="00AA54D7"/>
    <w:rsid w:val="00AA55B7"/>
    <w:rsid w:val="00AA5CD0"/>
    <w:rsid w:val="00AA61BF"/>
    <w:rsid w:val="00AA634A"/>
    <w:rsid w:val="00AA6450"/>
    <w:rsid w:val="00AA67D0"/>
    <w:rsid w:val="00AA68BC"/>
    <w:rsid w:val="00AA6B84"/>
    <w:rsid w:val="00AA7343"/>
    <w:rsid w:val="00AA738D"/>
    <w:rsid w:val="00AA7502"/>
    <w:rsid w:val="00AA7780"/>
    <w:rsid w:val="00AB01C3"/>
    <w:rsid w:val="00AB03E6"/>
    <w:rsid w:val="00AB0E31"/>
    <w:rsid w:val="00AB114E"/>
    <w:rsid w:val="00AB11CE"/>
    <w:rsid w:val="00AB1781"/>
    <w:rsid w:val="00AB23EA"/>
    <w:rsid w:val="00AB265E"/>
    <w:rsid w:val="00AB2875"/>
    <w:rsid w:val="00AB2902"/>
    <w:rsid w:val="00AB2A0D"/>
    <w:rsid w:val="00AB2EBB"/>
    <w:rsid w:val="00AB2F51"/>
    <w:rsid w:val="00AB3012"/>
    <w:rsid w:val="00AB35AC"/>
    <w:rsid w:val="00AB39BB"/>
    <w:rsid w:val="00AB3A48"/>
    <w:rsid w:val="00AB3B46"/>
    <w:rsid w:val="00AB3E2F"/>
    <w:rsid w:val="00AB4086"/>
    <w:rsid w:val="00AB42BB"/>
    <w:rsid w:val="00AB44D0"/>
    <w:rsid w:val="00AB45C1"/>
    <w:rsid w:val="00AB488D"/>
    <w:rsid w:val="00AB4B5A"/>
    <w:rsid w:val="00AB4BF0"/>
    <w:rsid w:val="00AB51B0"/>
    <w:rsid w:val="00AB58D3"/>
    <w:rsid w:val="00AB5A29"/>
    <w:rsid w:val="00AB60E3"/>
    <w:rsid w:val="00AB65E6"/>
    <w:rsid w:val="00AB6697"/>
    <w:rsid w:val="00AB767A"/>
    <w:rsid w:val="00AB77D7"/>
    <w:rsid w:val="00AB7943"/>
    <w:rsid w:val="00AB79BD"/>
    <w:rsid w:val="00AB7AFF"/>
    <w:rsid w:val="00AC02D8"/>
    <w:rsid w:val="00AC04B4"/>
    <w:rsid w:val="00AC09A8"/>
    <w:rsid w:val="00AC113C"/>
    <w:rsid w:val="00AC13C5"/>
    <w:rsid w:val="00AC15D8"/>
    <w:rsid w:val="00AC16FD"/>
    <w:rsid w:val="00AC1D4D"/>
    <w:rsid w:val="00AC1E6A"/>
    <w:rsid w:val="00AC2031"/>
    <w:rsid w:val="00AC2232"/>
    <w:rsid w:val="00AC245C"/>
    <w:rsid w:val="00AC2CE1"/>
    <w:rsid w:val="00AC3088"/>
    <w:rsid w:val="00AC33AE"/>
    <w:rsid w:val="00AC34BF"/>
    <w:rsid w:val="00AC35C4"/>
    <w:rsid w:val="00AC39B3"/>
    <w:rsid w:val="00AC3D19"/>
    <w:rsid w:val="00AC3D4D"/>
    <w:rsid w:val="00AC3DDE"/>
    <w:rsid w:val="00AC3FC6"/>
    <w:rsid w:val="00AC4561"/>
    <w:rsid w:val="00AC51ED"/>
    <w:rsid w:val="00AC541E"/>
    <w:rsid w:val="00AC5BFF"/>
    <w:rsid w:val="00AC5DDE"/>
    <w:rsid w:val="00AC601A"/>
    <w:rsid w:val="00AC6851"/>
    <w:rsid w:val="00AC6D8E"/>
    <w:rsid w:val="00AC6D8F"/>
    <w:rsid w:val="00AC6FA6"/>
    <w:rsid w:val="00AC705D"/>
    <w:rsid w:val="00AC731D"/>
    <w:rsid w:val="00AC748E"/>
    <w:rsid w:val="00AD0B26"/>
    <w:rsid w:val="00AD0E59"/>
    <w:rsid w:val="00AD0F1E"/>
    <w:rsid w:val="00AD10EE"/>
    <w:rsid w:val="00AD1446"/>
    <w:rsid w:val="00AD1B8F"/>
    <w:rsid w:val="00AD1F9D"/>
    <w:rsid w:val="00AD1F9F"/>
    <w:rsid w:val="00AD2060"/>
    <w:rsid w:val="00AD2A04"/>
    <w:rsid w:val="00AD3058"/>
    <w:rsid w:val="00AD30B7"/>
    <w:rsid w:val="00AD31EF"/>
    <w:rsid w:val="00AD3222"/>
    <w:rsid w:val="00AD35F5"/>
    <w:rsid w:val="00AD3CC0"/>
    <w:rsid w:val="00AD3F7B"/>
    <w:rsid w:val="00AD401D"/>
    <w:rsid w:val="00AD4119"/>
    <w:rsid w:val="00AD457D"/>
    <w:rsid w:val="00AD4C23"/>
    <w:rsid w:val="00AD4C98"/>
    <w:rsid w:val="00AD55E9"/>
    <w:rsid w:val="00AD5898"/>
    <w:rsid w:val="00AD59E2"/>
    <w:rsid w:val="00AD6C09"/>
    <w:rsid w:val="00AD6ECA"/>
    <w:rsid w:val="00AD729A"/>
    <w:rsid w:val="00AD7544"/>
    <w:rsid w:val="00AD7A9E"/>
    <w:rsid w:val="00AD7F4B"/>
    <w:rsid w:val="00AE0289"/>
    <w:rsid w:val="00AE09A8"/>
    <w:rsid w:val="00AE138E"/>
    <w:rsid w:val="00AE151E"/>
    <w:rsid w:val="00AE17CB"/>
    <w:rsid w:val="00AE181C"/>
    <w:rsid w:val="00AE1827"/>
    <w:rsid w:val="00AE19E3"/>
    <w:rsid w:val="00AE226F"/>
    <w:rsid w:val="00AE2340"/>
    <w:rsid w:val="00AE2471"/>
    <w:rsid w:val="00AE292D"/>
    <w:rsid w:val="00AE29F0"/>
    <w:rsid w:val="00AE2C5C"/>
    <w:rsid w:val="00AE3513"/>
    <w:rsid w:val="00AE36B0"/>
    <w:rsid w:val="00AE3CA2"/>
    <w:rsid w:val="00AE3CE8"/>
    <w:rsid w:val="00AE3E2C"/>
    <w:rsid w:val="00AE3F0A"/>
    <w:rsid w:val="00AE405F"/>
    <w:rsid w:val="00AE40FD"/>
    <w:rsid w:val="00AE4292"/>
    <w:rsid w:val="00AE45E7"/>
    <w:rsid w:val="00AE4660"/>
    <w:rsid w:val="00AE49BB"/>
    <w:rsid w:val="00AE49E6"/>
    <w:rsid w:val="00AE4C84"/>
    <w:rsid w:val="00AE4D9F"/>
    <w:rsid w:val="00AE4F0B"/>
    <w:rsid w:val="00AE5046"/>
    <w:rsid w:val="00AE53A8"/>
    <w:rsid w:val="00AE5571"/>
    <w:rsid w:val="00AE5F06"/>
    <w:rsid w:val="00AE67CF"/>
    <w:rsid w:val="00AE6B54"/>
    <w:rsid w:val="00AE70A4"/>
    <w:rsid w:val="00AE7163"/>
    <w:rsid w:val="00AE71AD"/>
    <w:rsid w:val="00AE72DB"/>
    <w:rsid w:val="00AE79E2"/>
    <w:rsid w:val="00AF04D8"/>
    <w:rsid w:val="00AF05B3"/>
    <w:rsid w:val="00AF0E2A"/>
    <w:rsid w:val="00AF1275"/>
    <w:rsid w:val="00AF14C9"/>
    <w:rsid w:val="00AF1E0E"/>
    <w:rsid w:val="00AF21A3"/>
    <w:rsid w:val="00AF2C06"/>
    <w:rsid w:val="00AF2E2C"/>
    <w:rsid w:val="00AF2FDD"/>
    <w:rsid w:val="00AF33CD"/>
    <w:rsid w:val="00AF3B72"/>
    <w:rsid w:val="00AF3D44"/>
    <w:rsid w:val="00AF4204"/>
    <w:rsid w:val="00AF441F"/>
    <w:rsid w:val="00AF4D40"/>
    <w:rsid w:val="00AF4E45"/>
    <w:rsid w:val="00AF5119"/>
    <w:rsid w:val="00AF5383"/>
    <w:rsid w:val="00AF568D"/>
    <w:rsid w:val="00AF5BF8"/>
    <w:rsid w:val="00AF5F83"/>
    <w:rsid w:val="00AF5FCE"/>
    <w:rsid w:val="00AF61DF"/>
    <w:rsid w:val="00AF6470"/>
    <w:rsid w:val="00AF679B"/>
    <w:rsid w:val="00AF689E"/>
    <w:rsid w:val="00AF6CA5"/>
    <w:rsid w:val="00AF6D52"/>
    <w:rsid w:val="00AF73E0"/>
    <w:rsid w:val="00AF7B47"/>
    <w:rsid w:val="00B002AB"/>
    <w:rsid w:val="00B0060C"/>
    <w:rsid w:val="00B00D58"/>
    <w:rsid w:val="00B01163"/>
    <w:rsid w:val="00B01478"/>
    <w:rsid w:val="00B0158A"/>
    <w:rsid w:val="00B01BA5"/>
    <w:rsid w:val="00B01C79"/>
    <w:rsid w:val="00B01EC3"/>
    <w:rsid w:val="00B02155"/>
    <w:rsid w:val="00B023FE"/>
    <w:rsid w:val="00B024E4"/>
    <w:rsid w:val="00B024FA"/>
    <w:rsid w:val="00B025AF"/>
    <w:rsid w:val="00B025D6"/>
    <w:rsid w:val="00B02F3D"/>
    <w:rsid w:val="00B02F76"/>
    <w:rsid w:val="00B033EF"/>
    <w:rsid w:val="00B037A1"/>
    <w:rsid w:val="00B038D0"/>
    <w:rsid w:val="00B0394C"/>
    <w:rsid w:val="00B03A4D"/>
    <w:rsid w:val="00B04989"/>
    <w:rsid w:val="00B04CD9"/>
    <w:rsid w:val="00B04E0A"/>
    <w:rsid w:val="00B04FB1"/>
    <w:rsid w:val="00B051B3"/>
    <w:rsid w:val="00B0579B"/>
    <w:rsid w:val="00B05889"/>
    <w:rsid w:val="00B05F3E"/>
    <w:rsid w:val="00B0602D"/>
    <w:rsid w:val="00B061E5"/>
    <w:rsid w:val="00B068EB"/>
    <w:rsid w:val="00B06952"/>
    <w:rsid w:val="00B06B1B"/>
    <w:rsid w:val="00B06C21"/>
    <w:rsid w:val="00B072A1"/>
    <w:rsid w:val="00B07382"/>
    <w:rsid w:val="00B075F9"/>
    <w:rsid w:val="00B07C3B"/>
    <w:rsid w:val="00B07D22"/>
    <w:rsid w:val="00B10317"/>
    <w:rsid w:val="00B10BC2"/>
    <w:rsid w:val="00B10E79"/>
    <w:rsid w:val="00B10E7D"/>
    <w:rsid w:val="00B11839"/>
    <w:rsid w:val="00B11941"/>
    <w:rsid w:val="00B11A72"/>
    <w:rsid w:val="00B11CD0"/>
    <w:rsid w:val="00B11E79"/>
    <w:rsid w:val="00B12385"/>
    <w:rsid w:val="00B12459"/>
    <w:rsid w:val="00B12E64"/>
    <w:rsid w:val="00B12EB0"/>
    <w:rsid w:val="00B12EF2"/>
    <w:rsid w:val="00B13AB6"/>
    <w:rsid w:val="00B13B0C"/>
    <w:rsid w:val="00B13B43"/>
    <w:rsid w:val="00B140C8"/>
    <w:rsid w:val="00B141EB"/>
    <w:rsid w:val="00B14920"/>
    <w:rsid w:val="00B14E27"/>
    <w:rsid w:val="00B14FF2"/>
    <w:rsid w:val="00B15193"/>
    <w:rsid w:val="00B1532E"/>
    <w:rsid w:val="00B15410"/>
    <w:rsid w:val="00B15A2A"/>
    <w:rsid w:val="00B15DC2"/>
    <w:rsid w:val="00B161AA"/>
    <w:rsid w:val="00B16370"/>
    <w:rsid w:val="00B16668"/>
    <w:rsid w:val="00B16B16"/>
    <w:rsid w:val="00B16C68"/>
    <w:rsid w:val="00B16E7A"/>
    <w:rsid w:val="00B1704C"/>
    <w:rsid w:val="00B17206"/>
    <w:rsid w:val="00B1751F"/>
    <w:rsid w:val="00B177AC"/>
    <w:rsid w:val="00B1795A"/>
    <w:rsid w:val="00B17AF7"/>
    <w:rsid w:val="00B17BC4"/>
    <w:rsid w:val="00B17DDD"/>
    <w:rsid w:val="00B2064E"/>
    <w:rsid w:val="00B206AE"/>
    <w:rsid w:val="00B20940"/>
    <w:rsid w:val="00B21062"/>
    <w:rsid w:val="00B216D3"/>
    <w:rsid w:val="00B216D6"/>
    <w:rsid w:val="00B219B1"/>
    <w:rsid w:val="00B219BE"/>
    <w:rsid w:val="00B219BF"/>
    <w:rsid w:val="00B21C91"/>
    <w:rsid w:val="00B21D39"/>
    <w:rsid w:val="00B21DD0"/>
    <w:rsid w:val="00B22132"/>
    <w:rsid w:val="00B2257A"/>
    <w:rsid w:val="00B225D5"/>
    <w:rsid w:val="00B22649"/>
    <w:rsid w:val="00B22F59"/>
    <w:rsid w:val="00B23204"/>
    <w:rsid w:val="00B232CC"/>
    <w:rsid w:val="00B232EC"/>
    <w:rsid w:val="00B23884"/>
    <w:rsid w:val="00B23F4D"/>
    <w:rsid w:val="00B2455D"/>
    <w:rsid w:val="00B2483F"/>
    <w:rsid w:val="00B24CC4"/>
    <w:rsid w:val="00B2545E"/>
    <w:rsid w:val="00B25C42"/>
    <w:rsid w:val="00B25D04"/>
    <w:rsid w:val="00B26098"/>
    <w:rsid w:val="00B261FD"/>
    <w:rsid w:val="00B26207"/>
    <w:rsid w:val="00B2680F"/>
    <w:rsid w:val="00B26A91"/>
    <w:rsid w:val="00B26AF7"/>
    <w:rsid w:val="00B26B0F"/>
    <w:rsid w:val="00B26D08"/>
    <w:rsid w:val="00B26D28"/>
    <w:rsid w:val="00B26D5F"/>
    <w:rsid w:val="00B26E1E"/>
    <w:rsid w:val="00B270C7"/>
    <w:rsid w:val="00B273E6"/>
    <w:rsid w:val="00B2750B"/>
    <w:rsid w:val="00B27761"/>
    <w:rsid w:val="00B27C02"/>
    <w:rsid w:val="00B3037C"/>
    <w:rsid w:val="00B30893"/>
    <w:rsid w:val="00B30E0B"/>
    <w:rsid w:val="00B30E84"/>
    <w:rsid w:val="00B311C1"/>
    <w:rsid w:val="00B31682"/>
    <w:rsid w:val="00B31990"/>
    <w:rsid w:val="00B319F3"/>
    <w:rsid w:val="00B32060"/>
    <w:rsid w:val="00B320FF"/>
    <w:rsid w:val="00B3220F"/>
    <w:rsid w:val="00B323C6"/>
    <w:rsid w:val="00B32516"/>
    <w:rsid w:val="00B33643"/>
    <w:rsid w:val="00B33F5E"/>
    <w:rsid w:val="00B33F76"/>
    <w:rsid w:val="00B34085"/>
    <w:rsid w:val="00B344A6"/>
    <w:rsid w:val="00B34957"/>
    <w:rsid w:val="00B34B23"/>
    <w:rsid w:val="00B34BA0"/>
    <w:rsid w:val="00B353C8"/>
    <w:rsid w:val="00B35499"/>
    <w:rsid w:val="00B35715"/>
    <w:rsid w:val="00B35B81"/>
    <w:rsid w:val="00B35D00"/>
    <w:rsid w:val="00B360CB"/>
    <w:rsid w:val="00B36352"/>
    <w:rsid w:val="00B367DE"/>
    <w:rsid w:val="00B368BC"/>
    <w:rsid w:val="00B36B89"/>
    <w:rsid w:val="00B36E65"/>
    <w:rsid w:val="00B36F73"/>
    <w:rsid w:val="00B3778B"/>
    <w:rsid w:val="00B4009E"/>
    <w:rsid w:val="00B403E8"/>
    <w:rsid w:val="00B4096C"/>
    <w:rsid w:val="00B40ABC"/>
    <w:rsid w:val="00B41F34"/>
    <w:rsid w:val="00B421F3"/>
    <w:rsid w:val="00B4291C"/>
    <w:rsid w:val="00B42A1F"/>
    <w:rsid w:val="00B43079"/>
    <w:rsid w:val="00B4334F"/>
    <w:rsid w:val="00B436B5"/>
    <w:rsid w:val="00B43EFF"/>
    <w:rsid w:val="00B4453C"/>
    <w:rsid w:val="00B445E1"/>
    <w:rsid w:val="00B44A0F"/>
    <w:rsid w:val="00B44E0E"/>
    <w:rsid w:val="00B45962"/>
    <w:rsid w:val="00B460A9"/>
    <w:rsid w:val="00B463F0"/>
    <w:rsid w:val="00B46759"/>
    <w:rsid w:val="00B46CCE"/>
    <w:rsid w:val="00B473FB"/>
    <w:rsid w:val="00B47FC3"/>
    <w:rsid w:val="00B50026"/>
    <w:rsid w:val="00B50333"/>
    <w:rsid w:val="00B504B6"/>
    <w:rsid w:val="00B5092A"/>
    <w:rsid w:val="00B50B07"/>
    <w:rsid w:val="00B50B1F"/>
    <w:rsid w:val="00B50BDA"/>
    <w:rsid w:val="00B50FD4"/>
    <w:rsid w:val="00B51263"/>
    <w:rsid w:val="00B512AC"/>
    <w:rsid w:val="00B515E6"/>
    <w:rsid w:val="00B51695"/>
    <w:rsid w:val="00B516F1"/>
    <w:rsid w:val="00B517F1"/>
    <w:rsid w:val="00B51A42"/>
    <w:rsid w:val="00B51CA0"/>
    <w:rsid w:val="00B520DF"/>
    <w:rsid w:val="00B5226D"/>
    <w:rsid w:val="00B52627"/>
    <w:rsid w:val="00B52744"/>
    <w:rsid w:val="00B52A1C"/>
    <w:rsid w:val="00B52EB8"/>
    <w:rsid w:val="00B53A51"/>
    <w:rsid w:val="00B53B48"/>
    <w:rsid w:val="00B5408E"/>
    <w:rsid w:val="00B54105"/>
    <w:rsid w:val="00B5456A"/>
    <w:rsid w:val="00B54736"/>
    <w:rsid w:val="00B54A75"/>
    <w:rsid w:val="00B54B71"/>
    <w:rsid w:val="00B54D29"/>
    <w:rsid w:val="00B54F2C"/>
    <w:rsid w:val="00B5501D"/>
    <w:rsid w:val="00B5604A"/>
    <w:rsid w:val="00B56391"/>
    <w:rsid w:val="00B56513"/>
    <w:rsid w:val="00B5652B"/>
    <w:rsid w:val="00B56569"/>
    <w:rsid w:val="00B56684"/>
    <w:rsid w:val="00B5672D"/>
    <w:rsid w:val="00B5686A"/>
    <w:rsid w:val="00B57517"/>
    <w:rsid w:val="00B57748"/>
    <w:rsid w:val="00B57BEB"/>
    <w:rsid w:val="00B6053B"/>
    <w:rsid w:val="00B60FF8"/>
    <w:rsid w:val="00B614A1"/>
    <w:rsid w:val="00B6194C"/>
    <w:rsid w:val="00B61E58"/>
    <w:rsid w:val="00B6246A"/>
    <w:rsid w:val="00B62867"/>
    <w:rsid w:val="00B62D2F"/>
    <w:rsid w:val="00B63586"/>
    <w:rsid w:val="00B63849"/>
    <w:rsid w:val="00B63E90"/>
    <w:rsid w:val="00B643D4"/>
    <w:rsid w:val="00B6445A"/>
    <w:rsid w:val="00B64686"/>
    <w:rsid w:val="00B64DC1"/>
    <w:rsid w:val="00B64EBA"/>
    <w:rsid w:val="00B65412"/>
    <w:rsid w:val="00B6549C"/>
    <w:rsid w:val="00B6564B"/>
    <w:rsid w:val="00B65686"/>
    <w:rsid w:val="00B65A42"/>
    <w:rsid w:val="00B65A56"/>
    <w:rsid w:val="00B65A76"/>
    <w:rsid w:val="00B65B0E"/>
    <w:rsid w:val="00B65B3E"/>
    <w:rsid w:val="00B66041"/>
    <w:rsid w:val="00B6674B"/>
    <w:rsid w:val="00B668AF"/>
    <w:rsid w:val="00B66963"/>
    <w:rsid w:val="00B66CCB"/>
    <w:rsid w:val="00B66E9D"/>
    <w:rsid w:val="00B671D6"/>
    <w:rsid w:val="00B67799"/>
    <w:rsid w:val="00B679EC"/>
    <w:rsid w:val="00B67EFB"/>
    <w:rsid w:val="00B67FFB"/>
    <w:rsid w:val="00B707DE"/>
    <w:rsid w:val="00B70DF3"/>
    <w:rsid w:val="00B7106C"/>
    <w:rsid w:val="00B712B2"/>
    <w:rsid w:val="00B717DC"/>
    <w:rsid w:val="00B7199B"/>
    <w:rsid w:val="00B71F59"/>
    <w:rsid w:val="00B72754"/>
    <w:rsid w:val="00B72A25"/>
    <w:rsid w:val="00B72A56"/>
    <w:rsid w:val="00B72CE5"/>
    <w:rsid w:val="00B731A4"/>
    <w:rsid w:val="00B737DA"/>
    <w:rsid w:val="00B738BA"/>
    <w:rsid w:val="00B73D2E"/>
    <w:rsid w:val="00B753A6"/>
    <w:rsid w:val="00B753BA"/>
    <w:rsid w:val="00B75434"/>
    <w:rsid w:val="00B7579D"/>
    <w:rsid w:val="00B759C8"/>
    <w:rsid w:val="00B75AF6"/>
    <w:rsid w:val="00B75D2B"/>
    <w:rsid w:val="00B75D2C"/>
    <w:rsid w:val="00B7613C"/>
    <w:rsid w:val="00B761FE"/>
    <w:rsid w:val="00B76245"/>
    <w:rsid w:val="00B76410"/>
    <w:rsid w:val="00B76D40"/>
    <w:rsid w:val="00B77616"/>
    <w:rsid w:val="00B7790C"/>
    <w:rsid w:val="00B77D80"/>
    <w:rsid w:val="00B801A5"/>
    <w:rsid w:val="00B8069B"/>
    <w:rsid w:val="00B807AA"/>
    <w:rsid w:val="00B80843"/>
    <w:rsid w:val="00B80963"/>
    <w:rsid w:val="00B80B4E"/>
    <w:rsid w:val="00B80D1E"/>
    <w:rsid w:val="00B80DDA"/>
    <w:rsid w:val="00B81263"/>
    <w:rsid w:val="00B81281"/>
    <w:rsid w:val="00B816BB"/>
    <w:rsid w:val="00B81A4A"/>
    <w:rsid w:val="00B81C9B"/>
    <w:rsid w:val="00B82153"/>
    <w:rsid w:val="00B82624"/>
    <w:rsid w:val="00B82BE9"/>
    <w:rsid w:val="00B82BF0"/>
    <w:rsid w:val="00B82D98"/>
    <w:rsid w:val="00B82EE4"/>
    <w:rsid w:val="00B830E2"/>
    <w:rsid w:val="00B8315D"/>
    <w:rsid w:val="00B8328C"/>
    <w:rsid w:val="00B833B6"/>
    <w:rsid w:val="00B8356C"/>
    <w:rsid w:val="00B83945"/>
    <w:rsid w:val="00B83B71"/>
    <w:rsid w:val="00B83D86"/>
    <w:rsid w:val="00B84519"/>
    <w:rsid w:val="00B845DC"/>
    <w:rsid w:val="00B84990"/>
    <w:rsid w:val="00B84DBA"/>
    <w:rsid w:val="00B8588D"/>
    <w:rsid w:val="00B858EA"/>
    <w:rsid w:val="00B85FF9"/>
    <w:rsid w:val="00B8661B"/>
    <w:rsid w:val="00B87205"/>
    <w:rsid w:val="00B87228"/>
    <w:rsid w:val="00B8735E"/>
    <w:rsid w:val="00B873D6"/>
    <w:rsid w:val="00B878F2"/>
    <w:rsid w:val="00B87A78"/>
    <w:rsid w:val="00B901E8"/>
    <w:rsid w:val="00B904FC"/>
    <w:rsid w:val="00B90541"/>
    <w:rsid w:val="00B90A81"/>
    <w:rsid w:val="00B90D75"/>
    <w:rsid w:val="00B91740"/>
    <w:rsid w:val="00B92092"/>
    <w:rsid w:val="00B922E5"/>
    <w:rsid w:val="00B9251F"/>
    <w:rsid w:val="00B92775"/>
    <w:rsid w:val="00B92BD7"/>
    <w:rsid w:val="00B92F21"/>
    <w:rsid w:val="00B93059"/>
    <w:rsid w:val="00B931A3"/>
    <w:rsid w:val="00B9361B"/>
    <w:rsid w:val="00B93698"/>
    <w:rsid w:val="00B93C3E"/>
    <w:rsid w:val="00B949AC"/>
    <w:rsid w:val="00B94B24"/>
    <w:rsid w:val="00B94E7A"/>
    <w:rsid w:val="00B958D3"/>
    <w:rsid w:val="00B958E2"/>
    <w:rsid w:val="00B95BDC"/>
    <w:rsid w:val="00B95D2C"/>
    <w:rsid w:val="00B95D70"/>
    <w:rsid w:val="00B95E95"/>
    <w:rsid w:val="00B95F2E"/>
    <w:rsid w:val="00B95F73"/>
    <w:rsid w:val="00B960C4"/>
    <w:rsid w:val="00B9624A"/>
    <w:rsid w:val="00B969FC"/>
    <w:rsid w:val="00B96DA0"/>
    <w:rsid w:val="00B96F35"/>
    <w:rsid w:val="00B96F41"/>
    <w:rsid w:val="00B9751E"/>
    <w:rsid w:val="00B975FB"/>
    <w:rsid w:val="00B9776B"/>
    <w:rsid w:val="00B979DC"/>
    <w:rsid w:val="00B97DD3"/>
    <w:rsid w:val="00B97F5E"/>
    <w:rsid w:val="00BA0AE4"/>
    <w:rsid w:val="00BA0F1B"/>
    <w:rsid w:val="00BA1413"/>
    <w:rsid w:val="00BA154B"/>
    <w:rsid w:val="00BA2338"/>
    <w:rsid w:val="00BA2376"/>
    <w:rsid w:val="00BA2CBE"/>
    <w:rsid w:val="00BA36F6"/>
    <w:rsid w:val="00BA39F5"/>
    <w:rsid w:val="00BA3BE4"/>
    <w:rsid w:val="00BA42E9"/>
    <w:rsid w:val="00BA4A54"/>
    <w:rsid w:val="00BA4AD6"/>
    <w:rsid w:val="00BA51D4"/>
    <w:rsid w:val="00BA54EB"/>
    <w:rsid w:val="00BA5622"/>
    <w:rsid w:val="00BA58BC"/>
    <w:rsid w:val="00BA5BB7"/>
    <w:rsid w:val="00BA5D86"/>
    <w:rsid w:val="00BA6082"/>
    <w:rsid w:val="00BA6133"/>
    <w:rsid w:val="00BA63F1"/>
    <w:rsid w:val="00BA68ED"/>
    <w:rsid w:val="00BA6E19"/>
    <w:rsid w:val="00BA702A"/>
    <w:rsid w:val="00BA707D"/>
    <w:rsid w:val="00BA7637"/>
    <w:rsid w:val="00BA76DD"/>
    <w:rsid w:val="00BA79F6"/>
    <w:rsid w:val="00BA7BB0"/>
    <w:rsid w:val="00BA7D62"/>
    <w:rsid w:val="00BA7E25"/>
    <w:rsid w:val="00BB0115"/>
    <w:rsid w:val="00BB0CE4"/>
    <w:rsid w:val="00BB118B"/>
    <w:rsid w:val="00BB11DE"/>
    <w:rsid w:val="00BB1B84"/>
    <w:rsid w:val="00BB1D96"/>
    <w:rsid w:val="00BB207D"/>
    <w:rsid w:val="00BB256D"/>
    <w:rsid w:val="00BB37CC"/>
    <w:rsid w:val="00BB3BFE"/>
    <w:rsid w:val="00BB3DF8"/>
    <w:rsid w:val="00BB3EE1"/>
    <w:rsid w:val="00BB3F9D"/>
    <w:rsid w:val="00BB41F2"/>
    <w:rsid w:val="00BB5071"/>
    <w:rsid w:val="00BB51CA"/>
    <w:rsid w:val="00BB523E"/>
    <w:rsid w:val="00BB5EBB"/>
    <w:rsid w:val="00BB5F4C"/>
    <w:rsid w:val="00BB6462"/>
    <w:rsid w:val="00BB697E"/>
    <w:rsid w:val="00BB6E4A"/>
    <w:rsid w:val="00BB704D"/>
    <w:rsid w:val="00BB7787"/>
    <w:rsid w:val="00BB77FB"/>
    <w:rsid w:val="00BB78C9"/>
    <w:rsid w:val="00BB7B13"/>
    <w:rsid w:val="00BB7C20"/>
    <w:rsid w:val="00BC10AB"/>
    <w:rsid w:val="00BC12EB"/>
    <w:rsid w:val="00BC12F9"/>
    <w:rsid w:val="00BC157A"/>
    <w:rsid w:val="00BC1723"/>
    <w:rsid w:val="00BC18B2"/>
    <w:rsid w:val="00BC1DFF"/>
    <w:rsid w:val="00BC1E74"/>
    <w:rsid w:val="00BC1F64"/>
    <w:rsid w:val="00BC22EB"/>
    <w:rsid w:val="00BC24D8"/>
    <w:rsid w:val="00BC2906"/>
    <w:rsid w:val="00BC32E8"/>
    <w:rsid w:val="00BC33A2"/>
    <w:rsid w:val="00BC34A6"/>
    <w:rsid w:val="00BC3500"/>
    <w:rsid w:val="00BC3596"/>
    <w:rsid w:val="00BC3780"/>
    <w:rsid w:val="00BC37B3"/>
    <w:rsid w:val="00BC37FD"/>
    <w:rsid w:val="00BC3800"/>
    <w:rsid w:val="00BC3978"/>
    <w:rsid w:val="00BC3C38"/>
    <w:rsid w:val="00BC3CBA"/>
    <w:rsid w:val="00BC3EC9"/>
    <w:rsid w:val="00BC479A"/>
    <w:rsid w:val="00BC4A1A"/>
    <w:rsid w:val="00BC4C8B"/>
    <w:rsid w:val="00BC4E12"/>
    <w:rsid w:val="00BC504E"/>
    <w:rsid w:val="00BC51DC"/>
    <w:rsid w:val="00BC52FE"/>
    <w:rsid w:val="00BC5B75"/>
    <w:rsid w:val="00BC601E"/>
    <w:rsid w:val="00BC63D7"/>
    <w:rsid w:val="00BC6612"/>
    <w:rsid w:val="00BC6BB6"/>
    <w:rsid w:val="00BC7185"/>
    <w:rsid w:val="00BC78B5"/>
    <w:rsid w:val="00BC7DE0"/>
    <w:rsid w:val="00BD0169"/>
    <w:rsid w:val="00BD0784"/>
    <w:rsid w:val="00BD09BE"/>
    <w:rsid w:val="00BD12E4"/>
    <w:rsid w:val="00BD14E3"/>
    <w:rsid w:val="00BD1669"/>
    <w:rsid w:val="00BD1D07"/>
    <w:rsid w:val="00BD1E19"/>
    <w:rsid w:val="00BD1EBD"/>
    <w:rsid w:val="00BD1EE1"/>
    <w:rsid w:val="00BD1F86"/>
    <w:rsid w:val="00BD2068"/>
    <w:rsid w:val="00BD2354"/>
    <w:rsid w:val="00BD2509"/>
    <w:rsid w:val="00BD2989"/>
    <w:rsid w:val="00BD319B"/>
    <w:rsid w:val="00BD3235"/>
    <w:rsid w:val="00BD35F6"/>
    <w:rsid w:val="00BD3E19"/>
    <w:rsid w:val="00BD414B"/>
    <w:rsid w:val="00BD4292"/>
    <w:rsid w:val="00BD445E"/>
    <w:rsid w:val="00BD48B7"/>
    <w:rsid w:val="00BD4C08"/>
    <w:rsid w:val="00BD5150"/>
    <w:rsid w:val="00BD57D6"/>
    <w:rsid w:val="00BD583F"/>
    <w:rsid w:val="00BD5C16"/>
    <w:rsid w:val="00BD5EFE"/>
    <w:rsid w:val="00BD6123"/>
    <w:rsid w:val="00BD6389"/>
    <w:rsid w:val="00BD64AD"/>
    <w:rsid w:val="00BD69D2"/>
    <w:rsid w:val="00BD6BA6"/>
    <w:rsid w:val="00BD7009"/>
    <w:rsid w:val="00BD7533"/>
    <w:rsid w:val="00BD76E1"/>
    <w:rsid w:val="00BD7816"/>
    <w:rsid w:val="00BD7B60"/>
    <w:rsid w:val="00BD7C24"/>
    <w:rsid w:val="00BD7D0A"/>
    <w:rsid w:val="00BE006D"/>
    <w:rsid w:val="00BE033D"/>
    <w:rsid w:val="00BE0388"/>
    <w:rsid w:val="00BE03A6"/>
    <w:rsid w:val="00BE03CD"/>
    <w:rsid w:val="00BE07A1"/>
    <w:rsid w:val="00BE08CD"/>
    <w:rsid w:val="00BE0952"/>
    <w:rsid w:val="00BE09C0"/>
    <w:rsid w:val="00BE0CF3"/>
    <w:rsid w:val="00BE15CF"/>
    <w:rsid w:val="00BE1642"/>
    <w:rsid w:val="00BE22CA"/>
    <w:rsid w:val="00BE25D9"/>
    <w:rsid w:val="00BE2D41"/>
    <w:rsid w:val="00BE32CB"/>
    <w:rsid w:val="00BE3A8A"/>
    <w:rsid w:val="00BE3F38"/>
    <w:rsid w:val="00BE417B"/>
    <w:rsid w:val="00BE4216"/>
    <w:rsid w:val="00BE4368"/>
    <w:rsid w:val="00BE442F"/>
    <w:rsid w:val="00BE47F4"/>
    <w:rsid w:val="00BE4DC6"/>
    <w:rsid w:val="00BE5074"/>
    <w:rsid w:val="00BE53DF"/>
    <w:rsid w:val="00BE53EA"/>
    <w:rsid w:val="00BE5B22"/>
    <w:rsid w:val="00BE5EFF"/>
    <w:rsid w:val="00BE66FE"/>
    <w:rsid w:val="00BE6C2E"/>
    <w:rsid w:val="00BE6CCA"/>
    <w:rsid w:val="00BE70E4"/>
    <w:rsid w:val="00BE7151"/>
    <w:rsid w:val="00BE72ED"/>
    <w:rsid w:val="00BE7512"/>
    <w:rsid w:val="00BE7E8C"/>
    <w:rsid w:val="00BF0777"/>
    <w:rsid w:val="00BF086E"/>
    <w:rsid w:val="00BF0942"/>
    <w:rsid w:val="00BF0DE8"/>
    <w:rsid w:val="00BF0F84"/>
    <w:rsid w:val="00BF10EE"/>
    <w:rsid w:val="00BF17E4"/>
    <w:rsid w:val="00BF1CF9"/>
    <w:rsid w:val="00BF2110"/>
    <w:rsid w:val="00BF219B"/>
    <w:rsid w:val="00BF2888"/>
    <w:rsid w:val="00BF292E"/>
    <w:rsid w:val="00BF2C0C"/>
    <w:rsid w:val="00BF308C"/>
    <w:rsid w:val="00BF32CE"/>
    <w:rsid w:val="00BF37A2"/>
    <w:rsid w:val="00BF40E3"/>
    <w:rsid w:val="00BF412D"/>
    <w:rsid w:val="00BF42C3"/>
    <w:rsid w:val="00BF4532"/>
    <w:rsid w:val="00BF4B3D"/>
    <w:rsid w:val="00BF4E3F"/>
    <w:rsid w:val="00BF4E80"/>
    <w:rsid w:val="00BF5082"/>
    <w:rsid w:val="00BF5358"/>
    <w:rsid w:val="00BF5BAC"/>
    <w:rsid w:val="00BF5C24"/>
    <w:rsid w:val="00BF62A7"/>
    <w:rsid w:val="00BF673E"/>
    <w:rsid w:val="00BF7370"/>
    <w:rsid w:val="00BF747C"/>
    <w:rsid w:val="00BF7992"/>
    <w:rsid w:val="00BF7CF4"/>
    <w:rsid w:val="00BF7F06"/>
    <w:rsid w:val="00C00261"/>
    <w:rsid w:val="00C003F6"/>
    <w:rsid w:val="00C005BA"/>
    <w:rsid w:val="00C0060F"/>
    <w:rsid w:val="00C006CF"/>
    <w:rsid w:val="00C00C95"/>
    <w:rsid w:val="00C00CF3"/>
    <w:rsid w:val="00C00F40"/>
    <w:rsid w:val="00C01413"/>
    <w:rsid w:val="00C0145D"/>
    <w:rsid w:val="00C0181A"/>
    <w:rsid w:val="00C018E7"/>
    <w:rsid w:val="00C01F1A"/>
    <w:rsid w:val="00C02411"/>
    <w:rsid w:val="00C024CF"/>
    <w:rsid w:val="00C0268B"/>
    <w:rsid w:val="00C02756"/>
    <w:rsid w:val="00C0280A"/>
    <w:rsid w:val="00C02864"/>
    <w:rsid w:val="00C02984"/>
    <w:rsid w:val="00C02C2C"/>
    <w:rsid w:val="00C03119"/>
    <w:rsid w:val="00C032AD"/>
    <w:rsid w:val="00C036AC"/>
    <w:rsid w:val="00C03817"/>
    <w:rsid w:val="00C03B09"/>
    <w:rsid w:val="00C0401D"/>
    <w:rsid w:val="00C04A00"/>
    <w:rsid w:val="00C04A7E"/>
    <w:rsid w:val="00C04C62"/>
    <w:rsid w:val="00C04EBA"/>
    <w:rsid w:val="00C0588D"/>
    <w:rsid w:val="00C05D23"/>
    <w:rsid w:val="00C05E75"/>
    <w:rsid w:val="00C061C6"/>
    <w:rsid w:val="00C061C8"/>
    <w:rsid w:val="00C06327"/>
    <w:rsid w:val="00C063F6"/>
    <w:rsid w:val="00C06792"/>
    <w:rsid w:val="00C06973"/>
    <w:rsid w:val="00C06F2F"/>
    <w:rsid w:val="00C071BD"/>
    <w:rsid w:val="00C07208"/>
    <w:rsid w:val="00C07709"/>
    <w:rsid w:val="00C0780C"/>
    <w:rsid w:val="00C07A6F"/>
    <w:rsid w:val="00C07AB8"/>
    <w:rsid w:val="00C07BDD"/>
    <w:rsid w:val="00C07BFA"/>
    <w:rsid w:val="00C10283"/>
    <w:rsid w:val="00C10493"/>
    <w:rsid w:val="00C10502"/>
    <w:rsid w:val="00C10A7E"/>
    <w:rsid w:val="00C115D7"/>
    <w:rsid w:val="00C11D71"/>
    <w:rsid w:val="00C11EE2"/>
    <w:rsid w:val="00C124F6"/>
    <w:rsid w:val="00C12A89"/>
    <w:rsid w:val="00C12C31"/>
    <w:rsid w:val="00C12CCA"/>
    <w:rsid w:val="00C12E16"/>
    <w:rsid w:val="00C13899"/>
    <w:rsid w:val="00C13E59"/>
    <w:rsid w:val="00C143DC"/>
    <w:rsid w:val="00C146C5"/>
    <w:rsid w:val="00C14879"/>
    <w:rsid w:val="00C14B99"/>
    <w:rsid w:val="00C14E67"/>
    <w:rsid w:val="00C14F19"/>
    <w:rsid w:val="00C15489"/>
    <w:rsid w:val="00C15E5A"/>
    <w:rsid w:val="00C15E62"/>
    <w:rsid w:val="00C15F26"/>
    <w:rsid w:val="00C15FA7"/>
    <w:rsid w:val="00C16284"/>
    <w:rsid w:val="00C16A4B"/>
    <w:rsid w:val="00C16D35"/>
    <w:rsid w:val="00C170B2"/>
    <w:rsid w:val="00C1731E"/>
    <w:rsid w:val="00C17629"/>
    <w:rsid w:val="00C178F4"/>
    <w:rsid w:val="00C179C3"/>
    <w:rsid w:val="00C17BC2"/>
    <w:rsid w:val="00C17D57"/>
    <w:rsid w:val="00C20494"/>
    <w:rsid w:val="00C204D2"/>
    <w:rsid w:val="00C205BE"/>
    <w:rsid w:val="00C206B6"/>
    <w:rsid w:val="00C208A5"/>
    <w:rsid w:val="00C20B0A"/>
    <w:rsid w:val="00C20C62"/>
    <w:rsid w:val="00C20C81"/>
    <w:rsid w:val="00C21B22"/>
    <w:rsid w:val="00C21FA9"/>
    <w:rsid w:val="00C2225B"/>
    <w:rsid w:val="00C23184"/>
    <w:rsid w:val="00C23396"/>
    <w:rsid w:val="00C23762"/>
    <w:rsid w:val="00C23888"/>
    <w:rsid w:val="00C23E42"/>
    <w:rsid w:val="00C2403B"/>
    <w:rsid w:val="00C24132"/>
    <w:rsid w:val="00C243D0"/>
    <w:rsid w:val="00C24450"/>
    <w:rsid w:val="00C24F70"/>
    <w:rsid w:val="00C2508D"/>
    <w:rsid w:val="00C250AA"/>
    <w:rsid w:val="00C25C0E"/>
    <w:rsid w:val="00C25D32"/>
    <w:rsid w:val="00C260E6"/>
    <w:rsid w:val="00C268F5"/>
    <w:rsid w:val="00C26A42"/>
    <w:rsid w:val="00C2780B"/>
    <w:rsid w:val="00C27F04"/>
    <w:rsid w:val="00C301F0"/>
    <w:rsid w:val="00C30280"/>
    <w:rsid w:val="00C305BA"/>
    <w:rsid w:val="00C30654"/>
    <w:rsid w:val="00C30A89"/>
    <w:rsid w:val="00C31341"/>
    <w:rsid w:val="00C31433"/>
    <w:rsid w:val="00C322F5"/>
    <w:rsid w:val="00C322FB"/>
    <w:rsid w:val="00C32339"/>
    <w:rsid w:val="00C324BA"/>
    <w:rsid w:val="00C328DD"/>
    <w:rsid w:val="00C32B8E"/>
    <w:rsid w:val="00C32BC2"/>
    <w:rsid w:val="00C3312A"/>
    <w:rsid w:val="00C339C6"/>
    <w:rsid w:val="00C33FC0"/>
    <w:rsid w:val="00C3449B"/>
    <w:rsid w:val="00C34612"/>
    <w:rsid w:val="00C349F9"/>
    <w:rsid w:val="00C34F19"/>
    <w:rsid w:val="00C34F56"/>
    <w:rsid w:val="00C351D6"/>
    <w:rsid w:val="00C35834"/>
    <w:rsid w:val="00C35FB3"/>
    <w:rsid w:val="00C362EB"/>
    <w:rsid w:val="00C36830"/>
    <w:rsid w:val="00C36D66"/>
    <w:rsid w:val="00C3700B"/>
    <w:rsid w:val="00C371FF"/>
    <w:rsid w:val="00C379CE"/>
    <w:rsid w:val="00C37C76"/>
    <w:rsid w:val="00C401CE"/>
    <w:rsid w:val="00C401F1"/>
    <w:rsid w:val="00C4037D"/>
    <w:rsid w:val="00C404DF"/>
    <w:rsid w:val="00C40843"/>
    <w:rsid w:val="00C408F8"/>
    <w:rsid w:val="00C4125B"/>
    <w:rsid w:val="00C418EB"/>
    <w:rsid w:val="00C418F1"/>
    <w:rsid w:val="00C41F2C"/>
    <w:rsid w:val="00C4278B"/>
    <w:rsid w:val="00C42884"/>
    <w:rsid w:val="00C42CF4"/>
    <w:rsid w:val="00C43035"/>
    <w:rsid w:val="00C43236"/>
    <w:rsid w:val="00C4341A"/>
    <w:rsid w:val="00C438D2"/>
    <w:rsid w:val="00C4391F"/>
    <w:rsid w:val="00C43D7E"/>
    <w:rsid w:val="00C43F62"/>
    <w:rsid w:val="00C443E9"/>
    <w:rsid w:val="00C4497C"/>
    <w:rsid w:val="00C44B39"/>
    <w:rsid w:val="00C450CF"/>
    <w:rsid w:val="00C45780"/>
    <w:rsid w:val="00C4581C"/>
    <w:rsid w:val="00C45862"/>
    <w:rsid w:val="00C45A27"/>
    <w:rsid w:val="00C45DEB"/>
    <w:rsid w:val="00C46AA2"/>
    <w:rsid w:val="00C46BF5"/>
    <w:rsid w:val="00C472E7"/>
    <w:rsid w:val="00C47586"/>
    <w:rsid w:val="00C47636"/>
    <w:rsid w:val="00C4784D"/>
    <w:rsid w:val="00C4791C"/>
    <w:rsid w:val="00C47F61"/>
    <w:rsid w:val="00C50217"/>
    <w:rsid w:val="00C50244"/>
    <w:rsid w:val="00C5062E"/>
    <w:rsid w:val="00C507D5"/>
    <w:rsid w:val="00C509D3"/>
    <w:rsid w:val="00C50A42"/>
    <w:rsid w:val="00C5118B"/>
    <w:rsid w:val="00C51197"/>
    <w:rsid w:val="00C51701"/>
    <w:rsid w:val="00C51A68"/>
    <w:rsid w:val="00C51B4F"/>
    <w:rsid w:val="00C51B57"/>
    <w:rsid w:val="00C5246D"/>
    <w:rsid w:val="00C524D6"/>
    <w:rsid w:val="00C52520"/>
    <w:rsid w:val="00C52DC6"/>
    <w:rsid w:val="00C530A0"/>
    <w:rsid w:val="00C533C0"/>
    <w:rsid w:val="00C53C05"/>
    <w:rsid w:val="00C53FA9"/>
    <w:rsid w:val="00C540F9"/>
    <w:rsid w:val="00C54196"/>
    <w:rsid w:val="00C543C8"/>
    <w:rsid w:val="00C54509"/>
    <w:rsid w:val="00C547C0"/>
    <w:rsid w:val="00C547FE"/>
    <w:rsid w:val="00C548FC"/>
    <w:rsid w:val="00C54A2B"/>
    <w:rsid w:val="00C54CDD"/>
    <w:rsid w:val="00C550AC"/>
    <w:rsid w:val="00C5576C"/>
    <w:rsid w:val="00C55E5A"/>
    <w:rsid w:val="00C55EEA"/>
    <w:rsid w:val="00C5602C"/>
    <w:rsid w:val="00C561A0"/>
    <w:rsid w:val="00C56652"/>
    <w:rsid w:val="00C56B12"/>
    <w:rsid w:val="00C56BA7"/>
    <w:rsid w:val="00C56F0D"/>
    <w:rsid w:val="00C57270"/>
    <w:rsid w:val="00C5731C"/>
    <w:rsid w:val="00C579C4"/>
    <w:rsid w:val="00C606CA"/>
    <w:rsid w:val="00C607D5"/>
    <w:rsid w:val="00C60F30"/>
    <w:rsid w:val="00C61072"/>
    <w:rsid w:val="00C61509"/>
    <w:rsid w:val="00C61789"/>
    <w:rsid w:val="00C620B6"/>
    <w:rsid w:val="00C62961"/>
    <w:rsid w:val="00C62B15"/>
    <w:rsid w:val="00C62C4D"/>
    <w:rsid w:val="00C63449"/>
    <w:rsid w:val="00C6352E"/>
    <w:rsid w:val="00C635C7"/>
    <w:rsid w:val="00C6458F"/>
    <w:rsid w:val="00C64A1D"/>
    <w:rsid w:val="00C65082"/>
    <w:rsid w:val="00C6508D"/>
    <w:rsid w:val="00C6576A"/>
    <w:rsid w:val="00C65C9E"/>
    <w:rsid w:val="00C65CAE"/>
    <w:rsid w:val="00C65E12"/>
    <w:rsid w:val="00C65F99"/>
    <w:rsid w:val="00C661C9"/>
    <w:rsid w:val="00C66A51"/>
    <w:rsid w:val="00C66C25"/>
    <w:rsid w:val="00C66E3C"/>
    <w:rsid w:val="00C66E40"/>
    <w:rsid w:val="00C670C1"/>
    <w:rsid w:val="00C672FB"/>
    <w:rsid w:val="00C67641"/>
    <w:rsid w:val="00C70177"/>
    <w:rsid w:val="00C702F4"/>
    <w:rsid w:val="00C705CF"/>
    <w:rsid w:val="00C70739"/>
    <w:rsid w:val="00C70910"/>
    <w:rsid w:val="00C70EDC"/>
    <w:rsid w:val="00C710A7"/>
    <w:rsid w:val="00C7121B"/>
    <w:rsid w:val="00C71456"/>
    <w:rsid w:val="00C7166E"/>
    <w:rsid w:val="00C716D8"/>
    <w:rsid w:val="00C71B12"/>
    <w:rsid w:val="00C7209D"/>
    <w:rsid w:val="00C725B4"/>
    <w:rsid w:val="00C7270F"/>
    <w:rsid w:val="00C72CBD"/>
    <w:rsid w:val="00C7315B"/>
    <w:rsid w:val="00C73847"/>
    <w:rsid w:val="00C73CD9"/>
    <w:rsid w:val="00C74013"/>
    <w:rsid w:val="00C7407C"/>
    <w:rsid w:val="00C74101"/>
    <w:rsid w:val="00C743DF"/>
    <w:rsid w:val="00C74426"/>
    <w:rsid w:val="00C745B7"/>
    <w:rsid w:val="00C747D7"/>
    <w:rsid w:val="00C75233"/>
    <w:rsid w:val="00C7552C"/>
    <w:rsid w:val="00C759F0"/>
    <w:rsid w:val="00C75AE2"/>
    <w:rsid w:val="00C75C9A"/>
    <w:rsid w:val="00C75D34"/>
    <w:rsid w:val="00C76304"/>
    <w:rsid w:val="00C7690D"/>
    <w:rsid w:val="00C76A08"/>
    <w:rsid w:val="00C76AD4"/>
    <w:rsid w:val="00C76F76"/>
    <w:rsid w:val="00C77703"/>
    <w:rsid w:val="00C779ED"/>
    <w:rsid w:val="00C77A00"/>
    <w:rsid w:val="00C77B0E"/>
    <w:rsid w:val="00C800A3"/>
    <w:rsid w:val="00C8029B"/>
    <w:rsid w:val="00C808C0"/>
    <w:rsid w:val="00C809F0"/>
    <w:rsid w:val="00C81129"/>
    <w:rsid w:val="00C812DB"/>
    <w:rsid w:val="00C826D2"/>
    <w:rsid w:val="00C82A17"/>
    <w:rsid w:val="00C83107"/>
    <w:rsid w:val="00C83261"/>
    <w:rsid w:val="00C834A4"/>
    <w:rsid w:val="00C8381C"/>
    <w:rsid w:val="00C83BCB"/>
    <w:rsid w:val="00C83C0C"/>
    <w:rsid w:val="00C83D5D"/>
    <w:rsid w:val="00C840DB"/>
    <w:rsid w:val="00C8413C"/>
    <w:rsid w:val="00C842DD"/>
    <w:rsid w:val="00C8434B"/>
    <w:rsid w:val="00C8445A"/>
    <w:rsid w:val="00C8468C"/>
    <w:rsid w:val="00C84D46"/>
    <w:rsid w:val="00C852B5"/>
    <w:rsid w:val="00C8547A"/>
    <w:rsid w:val="00C85534"/>
    <w:rsid w:val="00C8576A"/>
    <w:rsid w:val="00C85965"/>
    <w:rsid w:val="00C8596E"/>
    <w:rsid w:val="00C86393"/>
    <w:rsid w:val="00C863C6"/>
    <w:rsid w:val="00C86FAA"/>
    <w:rsid w:val="00C870CF"/>
    <w:rsid w:val="00C870D9"/>
    <w:rsid w:val="00C876BF"/>
    <w:rsid w:val="00C879B1"/>
    <w:rsid w:val="00C901A3"/>
    <w:rsid w:val="00C902A2"/>
    <w:rsid w:val="00C9092B"/>
    <w:rsid w:val="00C90B6C"/>
    <w:rsid w:val="00C90C24"/>
    <w:rsid w:val="00C90E0F"/>
    <w:rsid w:val="00C913FE"/>
    <w:rsid w:val="00C9171B"/>
    <w:rsid w:val="00C91952"/>
    <w:rsid w:val="00C91996"/>
    <w:rsid w:val="00C91A77"/>
    <w:rsid w:val="00C91BCD"/>
    <w:rsid w:val="00C921A9"/>
    <w:rsid w:val="00C9256B"/>
    <w:rsid w:val="00C928B7"/>
    <w:rsid w:val="00C929D0"/>
    <w:rsid w:val="00C92BBF"/>
    <w:rsid w:val="00C92E96"/>
    <w:rsid w:val="00C93AC2"/>
    <w:rsid w:val="00C93BEB"/>
    <w:rsid w:val="00C93FFB"/>
    <w:rsid w:val="00C94377"/>
    <w:rsid w:val="00C9446C"/>
    <w:rsid w:val="00C944A7"/>
    <w:rsid w:val="00C9451C"/>
    <w:rsid w:val="00C94634"/>
    <w:rsid w:val="00C9489C"/>
    <w:rsid w:val="00C95008"/>
    <w:rsid w:val="00C9574C"/>
    <w:rsid w:val="00C959D1"/>
    <w:rsid w:val="00C96288"/>
    <w:rsid w:val="00C966AF"/>
    <w:rsid w:val="00C966B5"/>
    <w:rsid w:val="00C96BA8"/>
    <w:rsid w:val="00C96D57"/>
    <w:rsid w:val="00C97322"/>
    <w:rsid w:val="00C9769B"/>
    <w:rsid w:val="00C97B08"/>
    <w:rsid w:val="00C97C2D"/>
    <w:rsid w:val="00C97D59"/>
    <w:rsid w:val="00CA01FB"/>
    <w:rsid w:val="00CA02ED"/>
    <w:rsid w:val="00CA0755"/>
    <w:rsid w:val="00CA08C7"/>
    <w:rsid w:val="00CA0CFE"/>
    <w:rsid w:val="00CA0E6F"/>
    <w:rsid w:val="00CA11BB"/>
    <w:rsid w:val="00CA1A17"/>
    <w:rsid w:val="00CA1B5B"/>
    <w:rsid w:val="00CA2496"/>
    <w:rsid w:val="00CA2603"/>
    <w:rsid w:val="00CA2631"/>
    <w:rsid w:val="00CA3479"/>
    <w:rsid w:val="00CA3810"/>
    <w:rsid w:val="00CA3834"/>
    <w:rsid w:val="00CA3D13"/>
    <w:rsid w:val="00CA3E0A"/>
    <w:rsid w:val="00CA414D"/>
    <w:rsid w:val="00CA426B"/>
    <w:rsid w:val="00CA43E9"/>
    <w:rsid w:val="00CA48AF"/>
    <w:rsid w:val="00CA49B2"/>
    <w:rsid w:val="00CA4E33"/>
    <w:rsid w:val="00CA5493"/>
    <w:rsid w:val="00CA5837"/>
    <w:rsid w:val="00CA58A3"/>
    <w:rsid w:val="00CA5B72"/>
    <w:rsid w:val="00CA5C96"/>
    <w:rsid w:val="00CA5E5A"/>
    <w:rsid w:val="00CA5EDD"/>
    <w:rsid w:val="00CA666C"/>
    <w:rsid w:val="00CA6A04"/>
    <w:rsid w:val="00CA6AB4"/>
    <w:rsid w:val="00CA6DB4"/>
    <w:rsid w:val="00CA71B9"/>
    <w:rsid w:val="00CA75B3"/>
    <w:rsid w:val="00CB0257"/>
    <w:rsid w:val="00CB0489"/>
    <w:rsid w:val="00CB04D6"/>
    <w:rsid w:val="00CB09C9"/>
    <w:rsid w:val="00CB0E72"/>
    <w:rsid w:val="00CB14FE"/>
    <w:rsid w:val="00CB1857"/>
    <w:rsid w:val="00CB20AC"/>
    <w:rsid w:val="00CB22EA"/>
    <w:rsid w:val="00CB269A"/>
    <w:rsid w:val="00CB276D"/>
    <w:rsid w:val="00CB28FC"/>
    <w:rsid w:val="00CB2F50"/>
    <w:rsid w:val="00CB30A9"/>
    <w:rsid w:val="00CB30B9"/>
    <w:rsid w:val="00CB317B"/>
    <w:rsid w:val="00CB344E"/>
    <w:rsid w:val="00CB3808"/>
    <w:rsid w:val="00CB3DFF"/>
    <w:rsid w:val="00CB3E76"/>
    <w:rsid w:val="00CB3F34"/>
    <w:rsid w:val="00CB45EE"/>
    <w:rsid w:val="00CB475F"/>
    <w:rsid w:val="00CB47DA"/>
    <w:rsid w:val="00CB4B74"/>
    <w:rsid w:val="00CB4C84"/>
    <w:rsid w:val="00CB5169"/>
    <w:rsid w:val="00CB52C6"/>
    <w:rsid w:val="00CB55CF"/>
    <w:rsid w:val="00CB59EF"/>
    <w:rsid w:val="00CB5E0D"/>
    <w:rsid w:val="00CB6276"/>
    <w:rsid w:val="00CB6608"/>
    <w:rsid w:val="00CB6673"/>
    <w:rsid w:val="00CB66DC"/>
    <w:rsid w:val="00CB6C81"/>
    <w:rsid w:val="00CB761C"/>
    <w:rsid w:val="00CB76D2"/>
    <w:rsid w:val="00CB7999"/>
    <w:rsid w:val="00CB7DBB"/>
    <w:rsid w:val="00CB7F40"/>
    <w:rsid w:val="00CC0685"/>
    <w:rsid w:val="00CC0823"/>
    <w:rsid w:val="00CC083E"/>
    <w:rsid w:val="00CC110A"/>
    <w:rsid w:val="00CC12CE"/>
    <w:rsid w:val="00CC159F"/>
    <w:rsid w:val="00CC164C"/>
    <w:rsid w:val="00CC1842"/>
    <w:rsid w:val="00CC1A91"/>
    <w:rsid w:val="00CC1C02"/>
    <w:rsid w:val="00CC2216"/>
    <w:rsid w:val="00CC22ED"/>
    <w:rsid w:val="00CC2EB5"/>
    <w:rsid w:val="00CC2EF2"/>
    <w:rsid w:val="00CC3838"/>
    <w:rsid w:val="00CC38C2"/>
    <w:rsid w:val="00CC3C82"/>
    <w:rsid w:val="00CC3E1E"/>
    <w:rsid w:val="00CC3E29"/>
    <w:rsid w:val="00CC46BE"/>
    <w:rsid w:val="00CC47ED"/>
    <w:rsid w:val="00CC4849"/>
    <w:rsid w:val="00CC4920"/>
    <w:rsid w:val="00CC4A5F"/>
    <w:rsid w:val="00CC4C02"/>
    <w:rsid w:val="00CC4C78"/>
    <w:rsid w:val="00CC4FCD"/>
    <w:rsid w:val="00CC5227"/>
    <w:rsid w:val="00CC55A8"/>
    <w:rsid w:val="00CC55DE"/>
    <w:rsid w:val="00CC5664"/>
    <w:rsid w:val="00CC5743"/>
    <w:rsid w:val="00CC5978"/>
    <w:rsid w:val="00CC5D2F"/>
    <w:rsid w:val="00CC6212"/>
    <w:rsid w:val="00CC67B6"/>
    <w:rsid w:val="00CC67CA"/>
    <w:rsid w:val="00CC68C4"/>
    <w:rsid w:val="00CC6974"/>
    <w:rsid w:val="00CC6B33"/>
    <w:rsid w:val="00CC6B4C"/>
    <w:rsid w:val="00CC7058"/>
    <w:rsid w:val="00CC70AD"/>
    <w:rsid w:val="00CC77F8"/>
    <w:rsid w:val="00CC781C"/>
    <w:rsid w:val="00CC7BC5"/>
    <w:rsid w:val="00CD006D"/>
    <w:rsid w:val="00CD03AC"/>
    <w:rsid w:val="00CD0601"/>
    <w:rsid w:val="00CD0943"/>
    <w:rsid w:val="00CD09BD"/>
    <w:rsid w:val="00CD0C4D"/>
    <w:rsid w:val="00CD0D79"/>
    <w:rsid w:val="00CD1002"/>
    <w:rsid w:val="00CD1017"/>
    <w:rsid w:val="00CD182C"/>
    <w:rsid w:val="00CD18FC"/>
    <w:rsid w:val="00CD19EF"/>
    <w:rsid w:val="00CD1C11"/>
    <w:rsid w:val="00CD1DB6"/>
    <w:rsid w:val="00CD1EC1"/>
    <w:rsid w:val="00CD1F32"/>
    <w:rsid w:val="00CD2143"/>
    <w:rsid w:val="00CD21C4"/>
    <w:rsid w:val="00CD23D2"/>
    <w:rsid w:val="00CD258B"/>
    <w:rsid w:val="00CD2B36"/>
    <w:rsid w:val="00CD2C5E"/>
    <w:rsid w:val="00CD2DA8"/>
    <w:rsid w:val="00CD2ECD"/>
    <w:rsid w:val="00CD2FF3"/>
    <w:rsid w:val="00CD31E8"/>
    <w:rsid w:val="00CD33BB"/>
    <w:rsid w:val="00CD3A98"/>
    <w:rsid w:val="00CD3B67"/>
    <w:rsid w:val="00CD3D0A"/>
    <w:rsid w:val="00CD4029"/>
    <w:rsid w:val="00CD4259"/>
    <w:rsid w:val="00CD42EC"/>
    <w:rsid w:val="00CD462C"/>
    <w:rsid w:val="00CD4AA7"/>
    <w:rsid w:val="00CD4ADA"/>
    <w:rsid w:val="00CD4B4B"/>
    <w:rsid w:val="00CD4B5B"/>
    <w:rsid w:val="00CD4CB2"/>
    <w:rsid w:val="00CD51B8"/>
    <w:rsid w:val="00CD54EB"/>
    <w:rsid w:val="00CD55D4"/>
    <w:rsid w:val="00CD59B9"/>
    <w:rsid w:val="00CD5B9D"/>
    <w:rsid w:val="00CD5F58"/>
    <w:rsid w:val="00CD63BC"/>
    <w:rsid w:val="00CD66B9"/>
    <w:rsid w:val="00CD66E7"/>
    <w:rsid w:val="00CD6755"/>
    <w:rsid w:val="00CD6DBE"/>
    <w:rsid w:val="00CD70DF"/>
    <w:rsid w:val="00CD7EF8"/>
    <w:rsid w:val="00CE0033"/>
    <w:rsid w:val="00CE0457"/>
    <w:rsid w:val="00CE0565"/>
    <w:rsid w:val="00CE0573"/>
    <w:rsid w:val="00CE08B2"/>
    <w:rsid w:val="00CE0FD7"/>
    <w:rsid w:val="00CE116E"/>
    <w:rsid w:val="00CE2296"/>
    <w:rsid w:val="00CE2389"/>
    <w:rsid w:val="00CE2439"/>
    <w:rsid w:val="00CE2866"/>
    <w:rsid w:val="00CE2A50"/>
    <w:rsid w:val="00CE2BA5"/>
    <w:rsid w:val="00CE31A3"/>
    <w:rsid w:val="00CE31D3"/>
    <w:rsid w:val="00CE356A"/>
    <w:rsid w:val="00CE3BF2"/>
    <w:rsid w:val="00CE3D38"/>
    <w:rsid w:val="00CE4B4C"/>
    <w:rsid w:val="00CE4D90"/>
    <w:rsid w:val="00CE50FD"/>
    <w:rsid w:val="00CE5107"/>
    <w:rsid w:val="00CE526E"/>
    <w:rsid w:val="00CE5368"/>
    <w:rsid w:val="00CE539B"/>
    <w:rsid w:val="00CE539C"/>
    <w:rsid w:val="00CE57C6"/>
    <w:rsid w:val="00CE597E"/>
    <w:rsid w:val="00CE5A5E"/>
    <w:rsid w:val="00CE5BCC"/>
    <w:rsid w:val="00CE6711"/>
    <w:rsid w:val="00CE6936"/>
    <w:rsid w:val="00CE6E18"/>
    <w:rsid w:val="00CE73FD"/>
    <w:rsid w:val="00CE7463"/>
    <w:rsid w:val="00CE78A9"/>
    <w:rsid w:val="00CE7D38"/>
    <w:rsid w:val="00CE7DA3"/>
    <w:rsid w:val="00CF02B0"/>
    <w:rsid w:val="00CF04B3"/>
    <w:rsid w:val="00CF0F19"/>
    <w:rsid w:val="00CF104F"/>
    <w:rsid w:val="00CF105D"/>
    <w:rsid w:val="00CF1231"/>
    <w:rsid w:val="00CF13A3"/>
    <w:rsid w:val="00CF14BA"/>
    <w:rsid w:val="00CF14DC"/>
    <w:rsid w:val="00CF1885"/>
    <w:rsid w:val="00CF205E"/>
    <w:rsid w:val="00CF22D3"/>
    <w:rsid w:val="00CF2327"/>
    <w:rsid w:val="00CF2725"/>
    <w:rsid w:val="00CF2965"/>
    <w:rsid w:val="00CF29AE"/>
    <w:rsid w:val="00CF29F6"/>
    <w:rsid w:val="00CF2AB3"/>
    <w:rsid w:val="00CF2B3C"/>
    <w:rsid w:val="00CF2BD8"/>
    <w:rsid w:val="00CF327B"/>
    <w:rsid w:val="00CF3392"/>
    <w:rsid w:val="00CF39FE"/>
    <w:rsid w:val="00CF3B4F"/>
    <w:rsid w:val="00CF3EFC"/>
    <w:rsid w:val="00CF40EB"/>
    <w:rsid w:val="00CF459C"/>
    <w:rsid w:val="00CF4673"/>
    <w:rsid w:val="00CF496E"/>
    <w:rsid w:val="00CF5627"/>
    <w:rsid w:val="00CF5BDA"/>
    <w:rsid w:val="00CF5BDE"/>
    <w:rsid w:val="00D00165"/>
    <w:rsid w:val="00D009D1"/>
    <w:rsid w:val="00D00B99"/>
    <w:rsid w:val="00D00D11"/>
    <w:rsid w:val="00D00D48"/>
    <w:rsid w:val="00D00DE0"/>
    <w:rsid w:val="00D00EC7"/>
    <w:rsid w:val="00D016E2"/>
    <w:rsid w:val="00D01A9F"/>
    <w:rsid w:val="00D01C99"/>
    <w:rsid w:val="00D01D1D"/>
    <w:rsid w:val="00D02215"/>
    <w:rsid w:val="00D022B1"/>
    <w:rsid w:val="00D02802"/>
    <w:rsid w:val="00D02A8A"/>
    <w:rsid w:val="00D02C4E"/>
    <w:rsid w:val="00D02DC4"/>
    <w:rsid w:val="00D03334"/>
    <w:rsid w:val="00D0361E"/>
    <w:rsid w:val="00D03F33"/>
    <w:rsid w:val="00D04792"/>
    <w:rsid w:val="00D04C25"/>
    <w:rsid w:val="00D04CC5"/>
    <w:rsid w:val="00D04D73"/>
    <w:rsid w:val="00D04EAD"/>
    <w:rsid w:val="00D051FC"/>
    <w:rsid w:val="00D053B9"/>
    <w:rsid w:val="00D053EE"/>
    <w:rsid w:val="00D06100"/>
    <w:rsid w:val="00D06258"/>
    <w:rsid w:val="00D07552"/>
    <w:rsid w:val="00D07C70"/>
    <w:rsid w:val="00D07F71"/>
    <w:rsid w:val="00D10292"/>
    <w:rsid w:val="00D102A5"/>
    <w:rsid w:val="00D103AB"/>
    <w:rsid w:val="00D107B2"/>
    <w:rsid w:val="00D10862"/>
    <w:rsid w:val="00D109BB"/>
    <w:rsid w:val="00D10B20"/>
    <w:rsid w:val="00D1111A"/>
    <w:rsid w:val="00D117B6"/>
    <w:rsid w:val="00D127EF"/>
    <w:rsid w:val="00D12F65"/>
    <w:rsid w:val="00D13778"/>
    <w:rsid w:val="00D13890"/>
    <w:rsid w:val="00D14640"/>
    <w:rsid w:val="00D149CF"/>
    <w:rsid w:val="00D14B3F"/>
    <w:rsid w:val="00D14BFB"/>
    <w:rsid w:val="00D14C9F"/>
    <w:rsid w:val="00D14F74"/>
    <w:rsid w:val="00D15212"/>
    <w:rsid w:val="00D152AC"/>
    <w:rsid w:val="00D1541C"/>
    <w:rsid w:val="00D1582A"/>
    <w:rsid w:val="00D15D57"/>
    <w:rsid w:val="00D16CAB"/>
    <w:rsid w:val="00D16E0C"/>
    <w:rsid w:val="00D175B2"/>
    <w:rsid w:val="00D17732"/>
    <w:rsid w:val="00D1779E"/>
    <w:rsid w:val="00D17ACD"/>
    <w:rsid w:val="00D17B96"/>
    <w:rsid w:val="00D17EA5"/>
    <w:rsid w:val="00D2044B"/>
    <w:rsid w:val="00D20834"/>
    <w:rsid w:val="00D20AB0"/>
    <w:rsid w:val="00D20C0A"/>
    <w:rsid w:val="00D20CD5"/>
    <w:rsid w:val="00D212D6"/>
    <w:rsid w:val="00D214C0"/>
    <w:rsid w:val="00D2163F"/>
    <w:rsid w:val="00D22144"/>
    <w:rsid w:val="00D222AE"/>
    <w:rsid w:val="00D22FE2"/>
    <w:rsid w:val="00D2328D"/>
    <w:rsid w:val="00D233B3"/>
    <w:rsid w:val="00D23A91"/>
    <w:rsid w:val="00D23C69"/>
    <w:rsid w:val="00D23EBD"/>
    <w:rsid w:val="00D240FE"/>
    <w:rsid w:val="00D24826"/>
    <w:rsid w:val="00D24913"/>
    <w:rsid w:val="00D24B23"/>
    <w:rsid w:val="00D2501E"/>
    <w:rsid w:val="00D2511A"/>
    <w:rsid w:val="00D259C9"/>
    <w:rsid w:val="00D25AAA"/>
    <w:rsid w:val="00D25DD5"/>
    <w:rsid w:val="00D263E1"/>
    <w:rsid w:val="00D26454"/>
    <w:rsid w:val="00D265BA"/>
    <w:rsid w:val="00D266ED"/>
    <w:rsid w:val="00D2686B"/>
    <w:rsid w:val="00D268BA"/>
    <w:rsid w:val="00D26968"/>
    <w:rsid w:val="00D269ED"/>
    <w:rsid w:val="00D26C99"/>
    <w:rsid w:val="00D26D0E"/>
    <w:rsid w:val="00D26FEA"/>
    <w:rsid w:val="00D2728D"/>
    <w:rsid w:val="00D2764C"/>
    <w:rsid w:val="00D2794A"/>
    <w:rsid w:val="00D279F4"/>
    <w:rsid w:val="00D27AF6"/>
    <w:rsid w:val="00D27B20"/>
    <w:rsid w:val="00D27CDB"/>
    <w:rsid w:val="00D27DA6"/>
    <w:rsid w:val="00D27F6F"/>
    <w:rsid w:val="00D30245"/>
    <w:rsid w:val="00D3040D"/>
    <w:rsid w:val="00D30B58"/>
    <w:rsid w:val="00D31359"/>
    <w:rsid w:val="00D315E0"/>
    <w:rsid w:val="00D3176F"/>
    <w:rsid w:val="00D31D41"/>
    <w:rsid w:val="00D32089"/>
    <w:rsid w:val="00D32769"/>
    <w:rsid w:val="00D32C7A"/>
    <w:rsid w:val="00D33465"/>
    <w:rsid w:val="00D3353D"/>
    <w:rsid w:val="00D338D8"/>
    <w:rsid w:val="00D33BD9"/>
    <w:rsid w:val="00D344A8"/>
    <w:rsid w:val="00D34725"/>
    <w:rsid w:val="00D3472E"/>
    <w:rsid w:val="00D34949"/>
    <w:rsid w:val="00D34D14"/>
    <w:rsid w:val="00D34F89"/>
    <w:rsid w:val="00D35553"/>
    <w:rsid w:val="00D3588A"/>
    <w:rsid w:val="00D35D37"/>
    <w:rsid w:val="00D35FA9"/>
    <w:rsid w:val="00D36174"/>
    <w:rsid w:val="00D361ED"/>
    <w:rsid w:val="00D362B9"/>
    <w:rsid w:val="00D362C9"/>
    <w:rsid w:val="00D36466"/>
    <w:rsid w:val="00D36507"/>
    <w:rsid w:val="00D366E5"/>
    <w:rsid w:val="00D36B58"/>
    <w:rsid w:val="00D36EEE"/>
    <w:rsid w:val="00D371D7"/>
    <w:rsid w:val="00D3754B"/>
    <w:rsid w:val="00D37721"/>
    <w:rsid w:val="00D37A66"/>
    <w:rsid w:val="00D37BF3"/>
    <w:rsid w:val="00D37D28"/>
    <w:rsid w:val="00D4001E"/>
    <w:rsid w:val="00D40362"/>
    <w:rsid w:val="00D40A3C"/>
    <w:rsid w:val="00D40A6E"/>
    <w:rsid w:val="00D411E9"/>
    <w:rsid w:val="00D42092"/>
    <w:rsid w:val="00D42207"/>
    <w:rsid w:val="00D422C6"/>
    <w:rsid w:val="00D42680"/>
    <w:rsid w:val="00D42888"/>
    <w:rsid w:val="00D42894"/>
    <w:rsid w:val="00D42899"/>
    <w:rsid w:val="00D42968"/>
    <w:rsid w:val="00D42970"/>
    <w:rsid w:val="00D42A34"/>
    <w:rsid w:val="00D43C28"/>
    <w:rsid w:val="00D44274"/>
    <w:rsid w:val="00D44912"/>
    <w:rsid w:val="00D44EB5"/>
    <w:rsid w:val="00D450C5"/>
    <w:rsid w:val="00D452C0"/>
    <w:rsid w:val="00D45D61"/>
    <w:rsid w:val="00D46212"/>
    <w:rsid w:val="00D46252"/>
    <w:rsid w:val="00D46259"/>
    <w:rsid w:val="00D4648B"/>
    <w:rsid w:val="00D46670"/>
    <w:rsid w:val="00D466C2"/>
    <w:rsid w:val="00D466D9"/>
    <w:rsid w:val="00D46968"/>
    <w:rsid w:val="00D46C40"/>
    <w:rsid w:val="00D46D93"/>
    <w:rsid w:val="00D46E95"/>
    <w:rsid w:val="00D46ED5"/>
    <w:rsid w:val="00D470C0"/>
    <w:rsid w:val="00D4794A"/>
    <w:rsid w:val="00D47A6A"/>
    <w:rsid w:val="00D47ABC"/>
    <w:rsid w:val="00D500CA"/>
    <w:rsid w:val="00D50681"/>
    <w:rsid w:val="00D50815"/>
    <w:rsid w:val="00D5081C"/>
    <w:rsid w:val="00D509ED"/>
    <w:rsid w:val="00D50C84"/>
    <w:rsid w:val="00D50C8E"/>
    <w:rsid w:val="00D50F86"/>
    <w:rsid w:val="00D51012"/>
    <w:rsid w:val="00D5112F"/>
    <w:rsid w:val="00D515CF"/>
    <w:rsid w:val="00D51D47"/>
    <w:rsid w:val="00D5212E"/>
    <w:rsid w:val="00D5278A"/>
    <w:rsid w:val="00D52B5E"/>
    <w:rsid w:val="00D52C17"/>
    <w:rsid w:val="00D5304A"/>
    <w:rsid w:val="00D5384D"/>
    <w:rsid w:val="00D541DB"/>
    <w:rsid w:val="00D54339"/>
    <w:rsid w:val="00D54728"/>
    <w:rsid w:val="00D54A12"/>
    <w:rsid w:val="00D54FAE"/>
    <w:rsid w:val="00D550A6"/>
    <w:rsid w:val="00D5523D"/>
    <w:rsid w:val="00D554DB"/>
    <w:rsid w:val="00D555C4"/>
    <w:rsid w:val="00D5586A"/>
    <w:rsid w:val="00D55935"/>
    <w:rsid w:val="00D55B5E"/>
    <w:rsid w:val="00D55DFA"/>
    <w:rsid w:val="00D55FC0"/>
    <w:rsid w:val="00D569C4"/>
    <w:rsid w:val="00D56CC8"/>
    <w:rsid w:val="00D56FBA"/>
    <w:rsid w:val="00D576CA"/>
    <w:rsid w:val="00D601B1"/>
    <w:rsid w:val="00D602A7"/>
    <w:rsid w:val="00D6033E"/>
    <w:rsid w:val="00D60689"/>
    <w:rsid w:val="00D6083A"/>
    <w:rsid w:val="00D60DB6"/>
    <w:rsid w:val="00D61013"/>
    <w:rsid w:val="00D61371"/>
    <w:rsid w:val="00D620ED"/>
    <w:rsid w:val="00D6265F"/>
    <w:rsid w:val="00D634CE"/>
    <w:rsid w:val="00D6396E"/>
    <w:rsid w:val="00D63B9C"/>
    <w:rsid w:val="00D63DC6"/>
    <w:rsid w:val="00D64142"/>
    <w:rsid w:val="00D645D6"/>
    <w:rsid w:val="00D648E0"/>
    <w:rsid w:val="00D657DD"/>
    <w:rsid w:val="00D65FB9"/>
    <w:rsid w:val="00D66130"/>
    <w:rsid w:val="00D66A31"/>
    <w:rsid w:val="00D67E56"/>
    <w:rsid w:val="00D70106"/>
    <w:rsid w:val="00D70155"/>
    <w:rsid w:val="00D70624"/>
    <w:rsid w:val="00D70707"/>
    <w:rsid w:val="00D70A4F"/>
    <w:rsid w:val="00D70D0F"/>
    <w:rsid w:val="00D71502"/>
    <w:rsid w:val="00D71743"/>
    <w:rsid w:val="00D71919"/>
    <w:rsid w:val="00D71B24"/>
    <w:rsid w:val="00D71F0C"/>
    <w:rsid w:val="00D71FFA"/>
    <w:rsid w:val="00D72382"/>
    <w:rsid w:val="00D725D9"/>
    <w:rsid w:val="00D72616"/>
    <w:rsid w:val="00D72A4B"/>
    <w:rsid w:val="00D73417"/>
    <w:rsid w:val="00D73495"/>
    <w:rsid w:val="00D73B4F"/>
    <w:rsid w:val="00D74468"/>
    <w:rsid w:val="00D7466F"/>
    <w:rsid w:val="00D749C5"/>
    <w:rsid w:val="00D74C2D"/>
    <w:rsid w:val="00D7529E"/>
    <w:rsid w:val="00D753B2"/>
    <w:rsid w:val="00D75755"/>
    <w:rsid w:val="00D75B96"/>
    <w:rsid w:val="00D75FD9"/>
    <w:rsid w:val="00D76036"/>
    <w:rsid w:val="00D7640C"/>
    <w:rsid w:val="00D76443"/>
    <w:rsid w:val="00D76D6E"/>
    <w:rsid w:val="00D76D98"/>
    <w:rsid w:val="00D76E91"/>
    <w:rsid w:val="00D76F4B"/>
    <w:rsid w:val="00D76F67"/>
    <w:rsid w:val="00D77275"/>
    <w:rsid w:val="00D7749D"/>
    <w:rsid w:val="00D77626"/>
    <w:rsid w:val="00D77647"/>
    <w:rsid w:val="00D77B97"/>
    <w:rsid w:val="00D77EC2"/>
    <w:rsid w:val="00D8040F"/>
    <w:rsid w:val="00D806B4"/>
    <w:rsid w:val="00D80802"/>
    <w:rsid w:val="00D80BCA"/>
    <w:rsid w:val="00D80D91"/>
    <w:rsid w:val="00D81281"/>
    <w:rsid w:val="00D812DB"/>
    <w:rsid w:val="00D81479"/>
    <w:rsid w:val="00D81737"/>
    <w:rsid w:val="00D8174F"/>
    <w:rsid w:val="00D818EF"/>
    <w:rsid w:val="00D81E78"/>
    <w:rsid w:val="00D81F08"/>
    <w:rsid w:val="00D822A8"/>
    <w:rsid w:val="00D82810"/>
    <w:rsid w:val="00D82D2C"/>
    <w:rsid w:val="00D83220"/>
    <w:rsid w:val="00D834D0"/>
    <w:rsid w:val="00D837E5"/>
    <w:rsid w:val="00D838AF"/>
    <w:rsid w:val="00D838F1"/>
    <w:rsid w:val="00D84955"/>
    <w:rsid w:val="00D849A6"/>
    <w:rsid w:val="00D84C93"/>
    <w:rsid w:val="00D851E2"/>
    <w:rsid w:val="00D852CF"/>
    <w:rsid w:val="00D855AD"/>
    <w:rsid w:val="00D85B10"/>
    <w:rsid w:val="00D85CD9"/>
    <w:rsid w:val="00D85D6D"/>
    <w:rsid w:val="00D860BA"/>
    <w:rsid w:val="00D864A2"/>
    <w:rsid w:val="00D86E27"/>
    <w:rsid w:val="00D86EB4"/>
    <w:rsid w:val="00D86F8A"/>
    <w:rsid w:val="00D8770D"/>
    <w:rsid w:val="00D87B43"/>
    <w:rsid w:val="00D87E31"/>
    <w:rsid w:val="00D90627"/>
    <w:rsid w:val="00D90E3B"/>
    <w:rsid w:val="00D90F4C"/>
    <w:rsid w:val="00D91035"/>
    <w:rsid w:val="00D911E4"/>
    <w:rsid w:val="00D912C4"/>
    <w:rsid w:val="00D9134D"/>
    <w:rsid w:val="00D9162C"/>
    <w:rsid w:val="00D91729"/>
    <w:rsid w:val="00D91866"/>
    <w:rsid w:val="00D91C4E"/>
    <w:rsid w:val="00D92265"/>
    <w:rsid w:val="00D923EE"/>
    <w:rsid w:val="00D92461"/>
    <w:rsid w:val="00D92A63"/>
    <w:rsid w:val="00D92F88"/>
    <w:rsid w:val="00D9304C"/>
    <w:rsid w:val="00D934CC"/>
    <w:rsid w:val="00D9389F"/>
    <w:rsid w:val="00D93A2B"/>
    <w:rsid w:val="00D93B7E"/>
    <w:rsid w:val="00D93CA3"/>
    <w:rsid w:val="00D94256"/>
    <w:rsid w:val="00D94337"/>
    <w:rsid w:val="00D94A44"/>
    <w:rsid w:val="00D94CF0"/>
    <w:rsid w:val="00D9506E"/>
    <w:rsid w:val="00D95B93"/>
    <w:rsid w:val="00D95F25"/>
    <w:rsid w:val="00D96119"/>
    <w:rsid w:val="00D96519"/>
    <w:rsid w:val="00D96714"/>
    <w:rsid w:val="00D96A3B"/>
    <w:rsid w:val="00D9722F"/>
    <w:rsid w:val="00D97347"/>
    <w:rsid w:val="00D97420"/>
    <w:rsid w:val="00D977F8"/>
    <w:rsid w:val="00DA0079"/>
    <w:rsid w:val="00DA08A0"/>
    <w:rsid w:val="00DA0AB0"/>
    <w:rsid w:val="00DA0B44"/>
    <w:rsid w:val="00DA1186"/>
    <w:rsid w:val="00DA1234"/>
    <w:rsid w:val="00DA14BC"/>
    <w:rsid w:val="00DA15D3"/>
    <w:rsid w:val="00DA1961"/>
    <w:rsid w:val="00DA1ACA"/>
    <w:rsid w:val="00DA1D69"/>
    <w:rsid w:val="00DA2541"/>
    <w:rsid w:val="00DA25EA"/>
    <w:rsid w:val="00DA267D"/>
    <w:rsid w:val="00DA2B9C"/>
    <w:rsid w:val="00DA2BE2"/>
    <w:rsid w:val="00DA30B4"/>
    <w:rsid w:val="00DA34C6"/>
    <w:rsid w:val="00DA3691"/>
    <w:rsid w:val="00DA378E"/>
    <w:rsid w:val="00DA3873"/>
    <w:rsid w:val="00DA39A8"/>
    <w:rsid w:val="00DA3AF8"/>
    <w:rsid w:val="00DA3B8D"/>
    <w:rsid w:val="00DA3F60"/>
    <w:rsid w:val="00DA3F63"/>
    <w:rsid w:val="00DA48E4"/>
    <w:rsid w:val="00DA48EA"/>
    <w:rsid w:val="00DA4A7F"/>
    <w:rsid w:val="00DA4B57"/>
    <w:rsid w:val="00DA4DF7"/>
    <w:rsid w:val="00DA59E2"/>
    <w:rsid w:val="00DA6560"/>
    <w:rsid w:val="00DA65C0"/>
    <w:rsid w:val="00DA6D8A"/>
    <w:rsid w:val="00DA7693"/>
    <w:rsid w:val="00DA79A4"/>
    <w:rsid w:val="00DA7D6E"/>
    <w:rsid w:val="00DA7E74"/>
    <w:rsid w:val="00DB05F8"/>
    <w:rsid w:val="00DB08BE"/>
    <w:rsid w:val="00DB100E"/>
    <w:rsid w:val="00DB1163"/>
    <w:rsid w:val="00DB1794"/>
    <w:rsid w:val="00DB1C8C"/>
    <w:rsid w:val="00DB20B6"/>
    <w:rsid w:val="00DB2162"/>
    <w:rsid w:val="00DB24ED"/>
    <w:rsid w:val="00DB2799"/>
    <w:rsid w:val="00DB3551"/>
    <w:rsid w:val="00DB3705"/>
    <w:rsid w:val="00DB39E7"/>
    <w:rsid w:val="00DB3A93"/>
    <w:rsid w:val="00DB3EDE"/>
    <w:rsid w:val="00DB41DA"/>
    <w:rsid w:val="00DB476E"/>
    <w:rsid w:val="00DB483E"/>
    <w:rsid w:val="00DB4A40"/>
    <w:rsid w:val="00DB4C9C"/>
    <w:rsid w:val="00DB4E7A"/>
    <w:rsid w:val="00DB4F6F"/>
    <w:rsid w:val="00DB51A2"/>
    <w:rsid w:val="00DB5542"/>
    <w:rsid w:val="00DB59D3"/>
    <w:rsid w:val="00DB614B"/>
    <w:rsid w:val="00DB6B07"/>
    <w:rsid w:val="00DB7301"/>
    <w:rsid w:val="00DB75E2"/>
    <w:rsid w:val="00DB75F1"/>
    <w:rsid w:val="00DB773B"/>
    <w:rsid w:val="00DB775A"/>
    <w:rsid w:val="00DB789E"/>
    <w:rsid w:val="00DB7989"/>
    <w:rsid w:val="00DB7A09"/>
    <w:rsid w:val="00DC0372"/>
    <w:rsid w:val="00DC047D"/>
    <w:rsid w:val="00DC04FA"/>
    <w:rsid w:val="00DC0913"/>
    <w:rsid w:val="00DC09A3"/>
    <w:rsid w:val="00DC0E69"/>
    <w:rsid w:val="00DC0EE5"/>
    <w:rsid w:val="00DC108D"/>
    <w:rsid w:val="00DC1096"/>
    <w:rsid w:val="00DC14E4"/>
    <w:rsid w:val="00DC1D7A"/>
    <w:rsid w:val="00DC23A6"/>
    <w:rsid w:val="00DC2B35"/>
    <w:rsid w:val="00DC2D1A"/>
    <w:rsid w:val="00DC2D49"/>
    <w:rsid w:val="00DC2D79"/>
    <w:rsid w:val="00DC4920"/>
    <w:rsid w:val="00DC521B"/>
    <w:rsid w:val="00DC5260"/>
    <w:rsid w:val="00DC52DC"/>
    <w:rsid w:val="00DC53E0"/>
    <w:rsid w:val="00DC57D1"/>
    <w:rsid w:val="00DC5A94"/>
    <w:rsid w:val="00DC5C4C"/>
    <w:rsid w:val="00DC5DA1"/>
    <w:rsid w:val="00DC5EB0"/>
    <w:rsid w:val="00DC614F"/>
    <w:rsid w:val="00DC6519"/>
    <w:rsid w:val="00DC6A64"/>
    <w:rsid w:val="00DC6FE1"/>
    <w:rsid w:val="00DC73EF"/>
    <w:rsid w:val="00DC7AE2"/>
    <w:rsid w:val="00DC7B30"/>
    <w:rsid w:val="00DC7B41"/>
    <w:rsid w:val="00DC7EF9"/>
    <w:rsid w:val="00DD00F5"/>
    <w:rsid w:val="00DD0320"/>
    <w:rsid w:val="00DD04AC"/>
    <w:rsid w:val="00DD0576"/>
    <w:rsid w:val="00DD07A1"/>
    <w:rsid w:val="00DD080E"/>
    <w:rsid w:val="00DD0879"/>
    <w:rsid w:val="00DD0DC8"/>
    <w:rsid w:val="00DD114B"/>
    <w:rsid w:val="00DD1819"/>
    <w:rsid w:val="00DD1D36"/>
    <w:rsid w:val="00DD29CF"/>
    <w:rsid w:val="00DD2B80"/>
    <w:rsid w:val="00DD332B"/>
    <w:rsid w:val="00DD36B4"/>
    <w:rsid w:val="00DD36D5"/>
    <w:rsid w:val="00DD436D"/>
    <w:rsid w:val="00DD4594"/>
    <w:rsid w:val="00DD4ADA"/>
    <w:rsid w:val="00DD4BC5"/>
    <w:rsid w:val="00DD51B9"/>
    <w:rsid w:val="00DD5330"/>
    <w:rsid w:val="00DD54BC"/>
    <w:rsid w:val="00DD54FD"/>
    <w:rsid w:val="00DD55E9"/>
    <w:rsid w:val="00DD5D08"/>
    <w:rsid w:val="00DD665C"/>
    <w:rsid w:val="00DD69AF"/>
    <w:rsid w:val="00DD6C97"/>
    <w:rsid w:val="00DD70D6"/>
    <w:rsid w:val="00DD7369"/>
    <w:rsid w:val="00DD759A"/>
    <w:rsid w:val="00DD7742"/>
    <w:rsid w:val="00DD7959"/>
    <w:rsid w:val="00DD7B78"/>
    <w:rsid w:val="00DD7E1D"/>
    <w:rsid w:val="00DE006C"/>
    <w:rsid w:val="00DE036A"/>
    <w:rsid w:val="00DE0979"/>
    <w:rsid w:val="00DE16B2"/>
    <w:rsid w:val="00DE176E"/>
    <w:rsid w:val="00DE17E5"/>
    <w:rsid w:val="00DE183D"/>
    <w:rsid w:val="00DE1B8F"/>
    <w:rsid w:val="00DE2373"/>
    <w:rsid w:val="00DE2C1F"/>
    <w:rsid w:val="00DE2C57"/>
    <w:rsid w:val="00DE2CE5"/>
    <w:rsid w:val="00DE2D44"/>
    <w:rsid w:val="00DE2FE8"/>
    <w:rsid w:val="00DE3081"/>
    <w:rsid w:val="00DE39B6"/>
    <w:rsid w:val="00DE3AB4"/>
    <w:rsid w:val="00DE3B25"/>
    <w:rsid w:val="00DE4254"/>
    <w:rsid w:val="00DE430D"/>
    <w:rsid w:val="00DE43DD"/>
    <w:rsid w:val="00DE4472"/>
    <w:rsid w:val="00DE4763"/>
    <w:rsid w:val="00DE4E25"/>
    <w:rsid w:val="00DE50D4"/>
    <w:rsid w:val="00DE54F3"/>
    <w:rsid w:val="00DE5B32"/>
    <w:rsid w:val="00DE5B89"/>
    <w:rsid w:val="00DE5C39"/>
    <w:rsid w:val="00DE62F8"/>
    <w:rsid w:val="00DE6BA3"/>
    <w:rsid w:val="00DE75B4"/>
    <w:rsid w:val="00DE7A0E"/>
    <w:rsid w:val="00DE7B96"/>
    <w:rsid w:val="00DF0288"/>
    <w:rsid w:val="00DF02C4"/>
    <w:rsid w:val="00DF0561"/>
    <w:rsid w:val="00DF0A1F"/>
    <w:rsid w:val="00DF0A83"/>
    <w:rsid w:val="00DF0CBE"/>
    <w:rsid w:val="00DF195D"/>
    <w:rsid w:val="00DF1CE5"/>
    <w:rsid w:val="00DF1D59"/>
    <w:rsid w:val="00DF1F04"/>
    <w:rsid w:val="00DF27EA"/>
    <w:rsid w:val="00DF2996"/>
    <w:rsid w:val="00DF2E9F"/>
    <w:rsid w:val="00DF3393"/>
    <w:rsid w:val="00DF3629"/>
    <w:rsid w:val="00DF38D9"/>
    <w:rsid w:val="00DF3CD7"/>
    <w:rsid w:val="00DF40BC"/>
    <w:rsid w:val="00DF481E"/>
    <w:rsid w:val="00DF50F1"/>
    <w:rsid w:val="00DF510C"/>
    <w:rsid w:val="00DF537E"/>
    <w:rsid w:val="00DF572D"/>
    <w:rsid w:val="00DF594B"/>
    <w:rsid w:val="00DF5C19"/>
    <w:rsid w:val="00DF62D4"/>
    <w:rsid w:val="00DF631B"/>
    <w:rsid w:val="00DF647C"/>
    <w:rsid w:val="00DF64DF"/>
    <w:rsid w:val="00DF694E"/>
    <w:rsid w:val="00DF6CF5"/>
    <w:rsid w:val="00DF6E2B"/>
    <w:rsid w:val="00DF70A0"/>
    <w:rsid w:val="00DF7926"/>
    <w:rsid w:val="00E00094"/>
    <w:rsid w:val="00E003C9"/>
    <w:rsid w:val="00E005DA"/>
    <w:rsid w:val="00E00698"/>
    <w:rsid w:val="00E00881"/>
    <w:rsid w:val="00E00995"/>
    <w:rsid w:val="00E015DF"/>
    <w:rsid w:val="00E01630"/>
    <w:rsid w:val="00E02408"/>
    <w:rsid w:val="00E02AB5"/>
    <w:rsid w:val="00E02B38"/>
    <w:rsid w:val="00E031A5"/>
    <w:rsid w:val="00E033B8"/>
    <w:rsid w:val="00E03F6A"/>
    <w:rsid w:val="00E042FC"/>
    <w:rsid w:val="00E04377"/>
    <w:rsid w:val="00E044A9"/>
    <w:rsid w:val="00E04573"/>
    <w:rsid w:val="00E04A15"/>
    <w:rsid w:val="00E04F98"/>
    <w:rsid w:val="00E05020"/>
    <w:rsid w:val="00E05077"/>
    <w:rsid w:val="00E06643"/>
    <w:rsid w:val="00E06848"/>
    <w:rsid w:val="00E06ADF"/>
    <w:rsid w:val="00E06C55"/>
    <w:rsid w:val="00E06CDC"/>
    <w:rsid w:val="00E0716A"/>
    <w:rsid w:val="00E077A7"/>
    <w:rsid w:val="00E079A2"/>
    <w:rsid w:val="00E079CF"/>
    <w:rsid w:val="00E07E4B"/>
    <w:rsid w:val="00E1015B"/>
    <w:rsid w:val="00E10182"/>
    <w:rsid w:val="00E105CC"/>
    <w:rsid w:val="00E105CE"/>
    <w:rsid w:val="00E10890"/>
    <w:rsid w:val="00E10972"/>
    <w:rsid w:val="00E109AE"/>
    <w:rsid w:val="00E10D36"/>
    <w:rsid w:val="00E11182"/>
    <w:rsid w:val="00E11382"/>
    <w:rsid w:val="00E11A44"/>
    <w:rsid w:val="00E11A9A"/>
    <w:rsid w:val="00E11B40"/>
    <w:rsid w:val="00E11BD7"/>
    <w:rsid w:val="00E11C85"/>
    <w:rsid w:val="00E11DCC"/>
    <w:rsid w:val="00E11F71"/>
    <w:rsid w:val="00E12034"/>
    <w:rsid w:val="00E12616"/>
    <w:rsid w:val="00E1278E"/>
    <w:rsid w:val="00E12AF5"/>
    <w:rsid w:val="00E134AA"/>
    <w:rsid w:val="00E1363A"/>
    <w:rsid w:val="00E13A55"/>
    <w:rsid w:val="00E13C29"/>
    <w:rsid w:val="00E13CD0"/>
    <w:rsid w:val="00E1439A"/>
    <w:rsid w:val="00E148E2"/>
    <w:rsid w:val="00E14923"/>
    <w:rsid w:val="00E14F74"/>
    <w:rsid w:val="00E15056"/>
    <w:rsid w:val="00E151EF"/>
    <w:rsid w:val="00E15697"/>
    <w:rsid w:val="00E158DC"/>
    <w:rsid w:val="00E168EB"/>
    <w:rsid w:val="00E169EE"/>
    <w:rsid w:val="00E16DCE"/>
    <w:rsid w:val="00E16F47"/>
    <w:rsid w:val="00E170CF"/>
    <w:rsid w:val="00E1734B"/>
    <w:rsid w:val="00E177F4"/>
    <w:rsid w:val="00E17B67"/>
    <w:rsid w:val="00E17D7C"/>
    <w:rsid w:val="00E17E3D"/>
    <w:rsid w:val="00E17E9C"/>
    <w:rsid w:val="00E17EB2"/>
    <w:rsid w:val="00E200C7"/>
    <w:rsid w:val="00E20C01"/>
    <w:rsid w:val="00E20C4D"/>
    <w:rsid w:val="00E20E6B"/>
    <w:rsid w:val="00E211CE"/>
    <w:rsid w:val="00E21689"/>
    <w:rsid w:val="00E21DE7"/>
    <w:rsid w:val="00E21DFF"/>
    <w:rsid w:val="00E2210E"/>
    <w:rsid w:val="00E2212B"/>
    <w:rsid w:val="00E226BC"/>
    <w:rsid w:val="00E22781"/>
    <w:rsid w:val="00E2294D"/>
    <w:rsid w:val="00E22DDB"/>
    <w:rsid w:val="00E22F7D"/>
    <w:rsid w:val="00E2318E"/>
    <w:rsid w:val="00E23344"/>
    <w:rsid w:val="00E23560"/>
    <w:rsid w:val="00E23596"/>
    <w:rsid w:val="00E23616"/>
    <w:rsid w:val="00E23A73"/>
    <w:rsid w:val="00E242E8"/>
    <w:rsid w:val="00E24AFD"/>
    <w:rsid w:val="00E2530A"/>
    <w:rsid w:val="00E25391"/>
    <w:rsid w:val="00E25735"/>
    <w:rsid w:val="00E25EDB"/>
    <w:rsid w:val="00E25F4C"/>
    <w:rsid w:val="00E26346"/>
    <w:rsid w:val="00E26EF0"/>
    <w:rsid w:val="00E26FB5"/>
    <w:rsid w:val="00E27590"/>
    <w:rsid w:val="00E278DB"/>
    <w:rsid w:val="00E27FB0"/>
    <w:rsid w:val="00E30501"/>
    <w:rsid w:val="00E30AA2"/>
    <w:rsid w:val="00E30FBF"/>
    <w:rsid w:val="00E31424"/>
    <w:rsid w:val="00E315E4"/>
    <w:rsid w:val="00E31853"/>
    <w:rsid w:val="00E319F1"/>
    <w:rsid w:val="00E31CC5"/>
    <w:rsid w:val="00E32577"/>
    <w:rsid w:val="00E3277D"/>
    <w:rsid w:val="00E32FE8"/>
    <w:rsid w:val="00E33024"/>
    <w:rsid w:val="00E334A1"/>
    <w:rsid w:val="00E33714"/>
    <w:rsid w:val="00E33727"/>
    <w:rsid w:val="00E33A0C"/>
    <w:rsid w:val="00E33B52"/>
    <w:rsid w:val="00E33B9F"/>
    <w:rsid w:val="00E33C01"/>
    <w:rsid w:val="00E33E9D"/>
    <w:rsid w:val="00E33EAF"/>
    <w:rsid w:val="00E3410E"/>
    <w:rsid w:val="00E343A5"/>
    <w:rsid w:val="00E34A01"/>
    <w:rsid w:val="00E34A42"/>
    <w:rsid w:val="00E34B63"/>
    <w:rsid w:val="00E34B9F"/>
    <w:rsid w:val="00E34C0E"/>
    <w:rsid w:val="00E35174"/>
    <w:rsid w:val="00E3532E"/>
    <w:rsid w:val="00E3552E"/>
    <w:rsid w:val="00E35A96"/>
    <w:rsid w:val="00E35AF2"/>
    <w:rsid w:val="00E36150"/>
    <w:rsid w:val="00E36460"/>
    <w:rsid w:val="00E36612"/>
    <w:rsid w:val="00E3773B"/>
    <w:rsid w:val="00E379E1"/>
    <w:rsid w:val="00E37CA6"/>
    <w:rsid w:val="00E37F89"/>
    <w:rsid w:val="00E403F0"/>
    <w:rsid w:val="00E40610"/>
    <w:rsid w:val="00E40644"/>
    <w:rsid w:val="00E4081E"/>
    <w:rsid w:val="00E40BFD"/>
    <w:rsid w:val="00E40F48"/>
    <w:rsid w:val="00E40FDA"/>
    <w:rsid w:val="00E412FB"/>
    <w:rsid w:val="00E4179B"/>
    <w:rsid w:val="00E421EB"/>
    <w:rsid w:val="00E426C5"/>
    <w:rsid w:val="00E42F38"/>
    <w:rsid w:val="00E432C7"/>
    <w:rsid w:val="00E434DC"/>
    <w:rsid w:val="00E4356F"/>
    <w:rsid w:val="00E43708"/>
    <w:rsid w:val="00E437C4"/>
    <w:rsid w:val="00E4380D"/>
    <w:rsid w:val="00E43916"/>
    <w:rsid w:val="00E43E02"/>
    <w:rsid w:val="00E44D47"/>
    <w:rsid w:val="00E4508C"/>
    <w:rsid w:val="00E4576E"/>
    <w:rsid w:val="00E45C29"/>
    <w:rsid w:val="00E45F83"/>
    <w:rsid w:val="00E46705"/>
    <w:rsid w:val="00E46C03"/>
    <w:rsid w:val="00E46D07"/>
    <w:rsid w:val="00E46FDB"/>
    <w:rsid w:val="00E471C9"/>
    <w:rsid w:val="00E474F4"/>
    <w:rsid w:val="00E50174"/>
    <w:rsid w:val="00E50235"/>
    <w:rsid w:val="00E50328"/>
    <w:rsid w:val="00E5038C"/>
    <w:rsid w:val="00E505F7"/>
    <w:rsid w:val="00E5070D"/>
    <w:rsid w:val="00E5099E"/>
    <w:rsid w:val="00E50B9B"/>
    <w:rsid w:val="00E50BA5"/>
    <w:rsid w:val="00E51375"/>
    <w:rsid w:val="00E516D8"/>
    <w:rsid w:val="00E5193C"/>
    <w:rsid w:val="00E519AE"/>
    <w:rsid w:val="00E51D89"/>
    <w:rsid w:val="00E51F35"/>
    <w:rsid w:val="00E52413"/>
    <w:rsid w:val="00E5253A"/>
    <w:rsid w:val="00E52B3E"/>
    <w:rsid w:val="00E53208"/>
    <w:rsid w:val="00E5329A"/>
    <w:rsid w:val="00E535AF"/>
    <w:rsid w:val="00E53758"/>
    <w:rsid w:val="00E53907"/>
    <w:rsid w:val="00E539C4"/>
    <w:rsid w:val="00E541CA"/>
    <w:rsid w:val="00E54214"/>
    <w:rsid w:val="00E543B9"/>
    <w:rsid w:val="00E54750"/>
    <w:rsid w:val="00E54ED1"/>
    <w:rsid w:val="00E55280"/>
    <w:rsid w:val="00E55289"/>
    <w:rsid w:val="00E55402"/>
    <w:rsid w:val="00E55444"/>
    <w:rsid w:val="00E55698"/>
    <w:rsid w:val="00E55EC2"/>
    <w:rsid w:val="00E5606E"/>
    <w:rsid w:val="00E5608D"/>
    <w:rsid w:val="00E56557"/>
    <w:rsid w:val="00E56CEB"/>
    <w:rsid w:val="00E56DB5"/>
    <w:rsid w:val="00E56EE3"/>
    <w:rsid w:val="00E577D3"/>
    <w:rsid w:val="00E57C72"/>
    <w:rsid w:val="00E57E54"/>
    <w:rsid w:val="00E57E96"/>
    <w:rsid w:val="00E57F2D"/>
    <w:rsid w:val="00E6021A"/>
    <w:rsid w:val="00E61502"/>
    <w:rsid w:val="00E62530"/>
    <w:rsid w:val="00E62C46"/>
    <w:rsid w:val="00E62FA0"/>
    <w:rsid w:val="00E630C7"/>
    <w:rsid w:val="00E6400F"/>
    <w:rsid w:val="00E64A9C"/>
    <w:rsid w:val="00E64C58"/>
    <w:rsid w:val="00E64DF7"/>
    <w:rsid w:val="00E64FF4"/>
    <w:rsid w:val="00E650D2"/>
    <w:rsid w:val="00E6510F"/>
    <w:rsid w:val="00E65324"/>
    <w:rsid w:val="00E65435"/>
    <w:rsid w:val="00E65517"/>
    <w:rsid w:val="00E662C7"/>
    <w:rsid w:val="00E6661C"/>
    <w:rsid w:val="00E66684"/>
    <w:rsid w:val="00E66875"/>
    <w:rsid w:val="00E66C02"/>
    <w:rsid w:val="00E67488"/>
    <w:rsid w:val="00E6778D"/>
    <w:rsid w:val="00E6790E"/>
    <w:rsid w:val="00E67969"/>
    <w:rsid w:val="00E679E2"/>
    <w:rsid w:val="00E67DF9"/>
    <w:rsid w:val="00E67F83"/>
    <w:rsid w:val="00E7000B"/>
    <w:rsid w:val="00E7013E"/>
    <w:rsid w:val="00E701F3"/>
    <w:rsid w:val="00E703A7"/>
    <w:rsid w:val="00E704B4"/>
    <w:rsid w:val="00E70CDC"/>
    <w:rsid w:val="00E71883"/>
    <w:rsid w:val="00E71B53"/>
    <w:rsid w:val="00E72084"/>
    <w:rsid w:val="00E7214B"/>
    <w:rsid w:val="00E7228A"/>
    <w:rsid w:val="00E72648"/>
    <w:rsid w:val="00E72A44"/>
    <w:rsid w:val="00E7306C"/>
    <w:rsid w:val="00E7308B"/>
    <w:rsid w:val="00E73128"/>
    <w:rsid w:val="00E7314C"/>
    <w:rsid w:val="00E731C1"/>
    <w:rsid w:val="00E73B79"/>
    <w:rsid w:val="00E7446B"/>
    <w:rsid w:val="00E74AA0"/>
    <w:rsid w:val="00E75153"/>
    <w:rsid w:val="00E754E4"/>
    <w:rsid w:val="00E75ACD"/>
    <w:rsid w:val="00E763FA"/>
    <w:rsid w:val="00E76557"/>
    <w:rsid w:val="00E76C0E"/>
    <w:rsid w:val="00E76E2B"/>
    <w:rsid w:val="00E7747A"/>
    <w:rsid w:val="00E77872"/>
    <w:rsid w:val="00E80255"/>
    <w:rsid w:val="00E803AB"/>
    <w:rsid w:val="00E808CC"/>
    <w:rsid w:val="00E8097D"/>
    <w:rsid w:val="00E80B14"/>
    <w:rsid w:val="00E80EF0"/>
    <w:rsid w:val="00E80FD2"/>
    <w:rsid w:val="00E8127D"/>
    <w:rsid w:val="00E812DA"/>
    <w:rsid w:val="00E8131A"/>
    <w:rsid w:val="00E81575"/>
    <w:rsid w:val="00E81CA3"/>
    <w:rsid w:val="00E822FB"/>
    <w:rsid w:val="00E828DE"/>
    <w:rsid w:val="00E82A92"/>
    <w:rsid w:val="00E831D6"/>
    <w:rsid w:val="00E8383A"/>
    <w:rsid w:val="00E83B1D"/>
    <w:rsid w:val="00E83B9C"/>
    <w:rsid w:val="00E847AE"/>
    <w:rsid w:val="00E847B4"/>
    <w:rsid w:val="00E8483F"/>
    <w:rsid w:val="00E84CBA"/>
    <w:rsid w:val="00E84DFC"/>
    <w:rsid w:val="00E8556D"/>
    <w:rsid w:val="00E85E5C"/>
    <w:rsid w:val="00E8611C"/>
    <w:rsid w:val="00E86260"/>
    <w:rsid w:val="00E862BF"/>
    <w:rsid w:val="00E863D3"/>
    <w:rsid w:val="00E865EE"/>
    <w:rsid w:val="00E86A87"/>
    <w:rsid w:val="00E87151"/>
    <w:rsid w:val="00E8731D"/>
    <w:rsid w:val="00E87394"/>
    <w:rsid w:val="00E87D7A"/>
    <w:rsid w:val="00E87DF3"/>
    <w:rsid w:val="00E90031"/>
    <w:rsid w:val="00E9018C"/>
    <w:rsid w:val="00E9021F"/>
    <w:rsid w:val="00E902E6"/>
    <w:rsid w:val="00E9072D"/>
    <w:rsid w:val="00E907A1"/>
    <w:rsid w:val="00E908B0"/>
    <w:rsid w:val="00E909C8"/>
    <w:rsid w:val="00E90E9F"/>
    <w:rsid w:val="00E91024"/>
    <w:rsid w:val="00E910E9"/>
    <w:rsid w:val="00E917E6"/>
    <w:rsid w:val="00E9184C"/>
    <w:rsid w:val="00E919DF"/>
    <w:rsid w:val="00E91D63"/>
    <w:rsid w:val="00E927C2"/>
    <w:rsid w:val="00E927C3"/>
    <w:rsid w:val="00E9298E"/>
    <w:rsid w:val="00E92A1C"/>
    <w:rsid w:val="00E92A95"/>
    <w:rsid w:val="00E93837"/>
    <w:rsid w:val="00E93B39"/>
    <w:rsid w:val="00E93E82"/>
    <w:rsid w:val="00E93FF7"/>
    <w:rsid w:val="00E943AF"/>
    <w:rsid w:val="00E946CB"/>
    <w:rsid w:val="00E94767"/>
    <w:rsid w:val="00E949B2"/>
    <w:rsid w:val="00E94B33"/>
    <w:rsid w:val="00E94CB2"/>
    <w:rsid w:val="00E95786"/>
    <w:rsid w:val="00E957F5"/>
    <w:rsid w:val="00E95831"/>
    <w:rsid w:val="00E96039"/>
    <w:rsid w:val="00E960D6"/>
    <w:rsid w:val="00E960DD"/>
    <w:rsid w:val="00E962DA"/>
    <w:rsid w:val="00E9660E"/>
    <w:rsid w:val="00E9665F"/>
    <w:rsid w:val="00E96952"/>
    <w:rsid w:val="00E9720D"/>
    <w:rsid w:val="00E972B2"/>
    <w:rsid w:val="00E975BA"/>
    <w:rsid w:val="00E9778F"/>
    <w:rsid w:val="00EA0020"/>
    <w:rsid w:val="00EA098C"/>
    <w:rsid w:val="00EA0AF0"/>
    <w:rsid w:val="00EA0D3D"/>
    <w:rsid w:val="00EA0F22"/>
    <w:rsid w:val="00EA10E5"/>
    <w:rsid w:val="00EA113F"/>
    <w:rsid w:val="00EA17F2"/>
    <w:rsid w:val="00EA1933"/>
    <w:rsid w:val="00EA1AF6"/>
    <w:rsid w:val="00EA2077"/>
    <w:rsid w:val="00EA2438"/>
    <w:rsid w:val="00EA2639"/>
    <w:rsid w:val="00EA2AEF"/>
    <w:rsid w:val="00EA2BCE"/>
    <w:rsid w:val="00EA2C3F"/>
    <w:rsid w:val="00EA2E1F"/>
    <w:rsid w:val="00EA2E33"/>
    <w:rsid w:val="00EA3664"/>
    <w:rsid w:val="00EA3F52"/>
    <w:rsid w:val="00EA435A"/>
    <w:rsid w:val="00EA44D3"/>
    <w:rsid w:val="00EA4596"/>
    <w:rsid w:val="00EA516D"/>
    <w:rsid w:val="00EA51BE"/>
    <w:rsid w:val="00EA5BB6"/>
    <w:rsid w:val="00EA6001"/>
    <w:rsid w:val="00EA617E"/>
    <w:rsid w:val="00EA63C3"/>
    <w:rsid w:val="00EA65D9"/>
    <w:rsid w:val="00EA66CD"/>
    <w:rsid w:val="00EA6DCB"/>
    <w:rsid w:val="00EA6F21"/>
    <w:rsid w:val="00EA72B4"/>
    <w:rsid w:val="00EA7446"/>
    <w:rsid w:val="00EA7843"/>
    <w:rsid w:val="00EA7AEE"/>
    <w:rsid w:val="00EB04E2"/>
    <w:rsid w:val="00EB0654"/>
    <w:rsid w:val="00EB1D16"/>
    <w:rsid w:val="00EB1DBE"/>
    <w:rsid w:val="00EB2824"/>
    <w:rsid w:val="00EB3096"/>
    <w:rsid w:val="00EB3137"/>
    <w:rsid w:val="00EB31B8"/>
    <w:rsid w:val="00EB3237"/>
    <w:rsid w:val="00EB3688"/>
    <w:rsid w:val="00EB3846"/>
    <w:rsid w:val="00EB4272"/>
    <w:rsid w:val="00EB429D"/>
    <w:rsid w:val="00EB4392"/>
    <w:rsid w:val="00EB4646"/>
    <w:rsid w:val="00EB464D"/>
    <w:rsid w:val="00EB4ABE"/>
    <w:rsid w:val="00EB4F12"/>
    <w:rsid w:val="00EB52C6"/>
    <w:rsid w:val="00EB5636"/>
    <w:rsid w:val="00EB5A6F"/>
    <w:rsid w:val="00EB5B09"/>
    <w:rsid w:val="00EB5BB1"/>
    <w:rsid w:val="00EB5D5B"/>
    <w:rsid w:val="00EB5E9B"/>
    <w:rsid w:val="00EB614D"/>
    <w:rsid w:val="00EB6967"/>
    <w:rsid w:val="00EB6B97"/>
    <w:rsid w:val="00EB6BB9"/>
    <w:rsid w:val="00EB6BD1"/>
    <w:rsid w:val="00EB6BFE"/>
    <w:rsid w:val="00EB6E2F"/>
    <w:rsid w:val="00EB6F9C"/>
    <w:rsid w:val="00EB72A9"/>
    <w:rsid w:val="00EC040F"/>
    <w:rsid w:val="00EC0489"/>
    <w:rsid w:val="00EC05D0"/>
    <w:rsid w:val="00EC0835"/>
    <w:rsid w:val="00EC0A4A"/>
    <w:rsid w:val="00EC0CE9"/>
    <w:rsid w:val="00EC1537"/>
    <w:rsid w:val="00EC1A59"/>
    <w:rsid w:val="00EC1B29"/>
    <w:rsid w:val="00EC1B70"/>
    <w:rsid w:val="00EC1B79"/>
    <w:rsid w:val="00EC1E71"/>
    <w:rsid w:val="00EC1FB8"/>
    <w:rsid w:val="00EC20CB"/>
    <w:rsid w:val="00EC226B"/>
    <w:rsid w:val="00EC2D5C"/>
    <w:rsid w:val="00EC2EAA"/>
    <w:rsid w:val="00EC34A8"/>
    <w:rsid w:val="00EC3573"/>
    <w:rsid w:val="00EC365E"/>
    <w:rsid w:val="00EC3856"/>
    <w:rsid w:val="00EC42E3"/>
    <w:rsid w:val="00EC4780"/>
    <w:rsid w:val="00EC47B2"/>
    <w:rsid w:val="00EC4979"/>
    <w:rsid w:val="00EC4ADE"/>
    <w:rsid w:val="00EC4DDD"/>
    <w:rsid w:val="00EC4F47"/>
    <w:rsid w:val="00EC4FAF"/>
    <w:rsid w:val="00EC5984"/>
    <w:rsid w:val="00EC5B1D"/>
    <w:rsid w:val="00EC5BD1"/>
    <w:rsid w:val="00EC658B"/>
    <w:rsid w:val="00EC65DE"/>
    <w:rsid w:val="00EC679C"/>
    <w:rsid w:val="00EC68D9"/>
    <w:rsid w:val="00EC6E20"/>
    <w:rsid w:val="00EC6E9D"/>
    <w:rsid w:val="00EC708E"/>
    <w:rsid w:val="00EC7124"/>
    <w:rsid w:val="00EC7307"/>
    <w:rsid w:val="00EC76BC"/>
    <w:rsid w:val="00EC770D"/>
    <w:rsid w:val="00EC7A1A"/>
    <w:rsid w:val="00EC7D22"/>
    <w:rsid w:val="00EC7E7B"/>
    <w:rsid w:val="00EC7F26"/>
    <w:rsid w:val="00EC7F6A"/>
    <w:rsid w:val="00ED05B9"/>
    <w:rsid w:val="00ED0802"/>
    <w:rsid w:val="00ED0955"/>
    <w:rsid w:val="00ED0E27"/>
    <w:rsid w:val="00ED143F"/>
    <w:rsid w:val="00ED14C5"/>
    <w:rsid w:val="00ED1663"/>
    <w:rsid w:val="00ED2B40"/>
    <w:rsid w:val="00ED2DB8"/>
    <w:rsid w:val="00ED2FBC"/>
    <w:rsid w:val="00ED3004"/>
    <w:rsid w:val="00ED3385"/>
    <w:rsid w:val="00ED34CC"/>
    <w:rsid w:val="00ED37C8"/>
    <w:rsid w:val="00ED443D"/>
    <w:rsid w:val="00ED44F8"/>
    <w:rsid w:val="00ED4B97"/>
    <w:rsid w:val="00ED5132"/>
    <w:rsid w:val="00ED5705"/>
    <w:rsid w:val="00ED5765"/>
    <w:rsid w:val="00ED61DB"/>
    <w:rsid w:val="00ED6235"/>
    <w:rsid w:val="00ED6384"/>
    <w:rsid w:val="00ED6B20"/>
    <w:rsid w:val="00ED700F"/>
    <w:rsid w:val="00ED7D65"/>
    <w:rsid w:val="00ED7D8A"/>
    <w:rsid w:val="00EE026B"/>
    <w:rsid w:val="00EE11F9"/>
    <w:rsid w:val="00EE12D0"/>
    <w:rsid w:val="00EE1DA7"/>
    <w:rsid w:val="00EE2064"/>
    <w:rsid w:val="00EE21B1"/>
    <w:rsid w:val="00EE2456"/>
    <w:rsid w:val="00EE2562"/>
    <w:rsid w:val="00EE26C5"/>
    <w:rsid w:val="00EE2826"/>
    <w:rsid w:val="00EE300C"/>
    <w:rsid w:val="00EE3092"/>
    <w:rsid w:val="00EE33C7"/>
    <w:rsid w:val="00EE3F97"/>
    <w:rsid w:val="00EE4157"/>
    <w:rsid w:val="00EE4432"/>
    <w:rsid w:val="00EE465C"/>
    <w:rsid w:val="00EE4689"/>
    <w:rsid w:val="00EE4859"/>
    <w:rsid w:val="00EE4C1C"/>
    <w:rsid w:val="00EE4CB0"/>
    <w:rsid w:val="00EE4FA2"/>
    <w:rsid w:val="00EE585F"/>
    <w:rsid w:val="00EE58A4"/>
    <w:rsid w:val="00EE5FA5"/>
    <w:rsid w:val="00EE6A68"/>
    <w:rsid w:val="00EE6FBF"/>
    <w:rsid w:val="00EE6FDB"/>
    <w:rsid w:val="00EE77A9"/>
    <w:rsid w:val="00EE7D7C"/>
    <w:rsid w:val="00EE7F76"/>
    <w:rsid w:val="00EF076B"/>
    <w:rsid w:val="00EF0AC7"/>
    <w:rsid w:val="00EF0B65"/>
    <w:rsid w:val="00EF0F58"/>
    <w:rsid w:val="00EF0FDC"/>
    <w:rsid w:val="00EF1326"/>
    <w:rsid w:val="00EF1430"/>
    <w:rsid w:val="00EF1614"/>
    <w:rsid w:val="00EF18E3"/>
    <w:rsid w:val="00EF19F1"/>
    <w:rsid w:val="00EF1D60"/>
    <w:rsid w:val="00EF1D6A"/>
    <w:rsid w:val="00EF1E0F"/>
    <w:rsid w:val="00EF1EAD"/>
    <w:rsid w:val="00EF206A"/>
    <w:rsid w:val="00EF214A"/>
    <w:rsid w:val="00EF21D3"/>
    <w:rsid w:val="00EF277E"/>
    <w:rsid w:val="00EF295F"/>
    <w:rsid w:val="00EF2B8C"/>
    <w:rsid w:val="00EF2CA9"/>
    <w:rsid w:val="00EF3774"/>
    <w:rsid w:val="00EF393D"/>
    <w:rsid w:val="00EF3AD9"/>
    <w:rsid w:val="00EF3C40"/>
    <w:rsid w:val="00EF4285"/>
    <w:rsid w:val="00EF4292"/>
    <w:rsid w:val="00EF441D"/>
    <w:rsid w:val="00EF48DD"/>
    <w:rsid w:val="00EF4A07"/>
    <w:rsid w:val="00EF513A"/>
    <w:rsid w:val="00EF51A8"/>
    <w:rsid w:val="00EF55EC"/>
    <w:rsid w:val="00EF5A55"/>
    <w:rsid w:val="00EF638A"/>
    <w:rsid w:val="00EF666A"/>
    <w:rsid w:val="00EF6C35"/>
    <w:rsid w:val="00EF6E5C"/>
    <w:rsid w:val="00EF708F"/>
    <w:rsid w:val="00EF72BA"/>
    <w:rsid w:val="00EF75BA"/>
    <w:rsid w:val="00EF7785"/>
    <w:rsid w:val="00EF782C"/>
    <w:rsid w:val="00EF78E4"/>
    <w:rsid w:val="00EF7A3D"/>
    <w:rsid w:val="00F00C18"/>
    <w:rsid w:val="00F0119C"/>
    <w:rsid w:val="00F01358"/>
    <w:rsid w:val="00F0142B"/>
    <w:rsid w:val="00F019DD"/>
    <w:rsid w:val="00F01AB5"/>
    <w:rsid w:val="00F01B9E"/>
    <w:rsid w:val="00F01FD6"/>
    <w:rsid w:val="00F020D2"/>
    <w:rsid w:val="00F0215C"/>
    <w:rsid w:val="00F021F4"/>
    <w:rsid w:val="00F023CC"/>
    <w:rsid w:val="00F02A3E"/>
    <w:rsid w:val="00F02E19"/>
    <w:rsid w:val="00F02F67"/>
    <w:rsid w:val="00F0337B"/>
    <w:rsid w:val="00F0341D"/>
    <w:rsid w:val="00F03550"/>
    <w:rsid w:val="00F03645"/>
    <w:rsid w:val="00F03BF4"/>
    <w:rsid w:val="00F03E0E"/>
    <w:rsid w:val="00F03EB9"/>
    <w:rsid w:val="00F04014"/>
    <w:rsid w:val="00F04387"/>
    <w:rsid w:val="00F04651"/>
    <w:rsid w:val="00F048F1"/>
    <w:rsid w:val="00F04D47"/>
    <w:rsid w:val="00F04F08"/>
    <w:rsid w:val="00F056BE"/>
    <w:rsid w:val="00F05FC4"/>
    <w:rsid w:val="00F065F4"/>
    <w:rsid w:val="00F0694C"/>
    <w:rsid w:val="00F06B09"/>
    <w:rsid w:val="00F06BD4"/>
    <w:rsid w:val="00F06FC1"/>
    <w:rsid w:val="00F07750"/>
    <w:rsid w:val="00F07BB2"/>
    <w:rsid w:val="00F105CE"/>
    <w:rsid w:val="00F108E0"/>
    <w:rsid w:val="00F10CCF"/>
    <w:rsid w:val="00F10E9B"/>
    <w:rsid w:val="00F11577"/>
    <w:rsid w:val="00F11A48"/>
    <w:rsid w:val="00F11A6E"/>
    <w:rsid w:val="00F11CD5"/>
    <w:rsid w:val="00F11E83"/>
    <w:rsid w:val="00F12173"/>
    <w:rsid w:val="00F1229F"/>
    <w:rsid w:val="00F1233E"/>
    <w:rsid w:val="00F12738"/>
    <w:rsid w:val="00F12D7E"/>
    <w:rsid w:val="00F13703"/>
    <w:rsid w:val="00F13AC0"/>
    <w:rsid w:val="00F13D4A"/>
    <w:rsid w:val="00F13DA5"/>
    <w:rsid w:val="00F146E6"/>
    <w:rsid w:val="00F147EC"/>
    <w:rsid w:val="00F14A36"/>
    <w:rsid w:val="00F14A6F"/>
    <w:rsid w:val="00F156EA"/>
    <w:rsid w:val="00F15AB9"/>
    <w:rsid w:val="00F15BE3"/>
    <w:rsid w:val="00F15DF9"/>
    <w:rsid w:val="00F15E91"/>
    <w:rsid w:val="00F161CF"/>
    <w:rsid w:val="00F16329"/>
    <w:rsid w:val="00F16553"/>
    <w:rsid w:val="00F1672C"/>
    <w:rsid w:val="00F16822"/>
    <w:rsid w:val="00F16995"/>
    <w:rsid w:val="00F16BE0"/>
    <w:rsid w:val="00F17943"/>
    <w:rsid w:val="00F17E5E"/>
    <w:rsid w:val="00F17E7C"/>
    <w:rsid w:val="00F17EC1"/>
    <w:rsid w:val="00F20189"/>
    <w:rsid w:val="00F20288"/>
    <w:rsid w:val="00F206C0"/>
    <w:rsid w:val="00F21236"/>
    <w:rsid w:val="00F2168D"/>
    <w:rsid w:val="00F21B29"/>
    <w:rsid w:val="00F21D1E"/>
    <w:rsid w:val="00F21E69"/>
    <w:rsid w:val="00F21FC3"/>
    <w:rsid w:val="00F2251F"/>
    <w:rsid w:val="00F22F8C"/>
    <w:rsid w:val="00F22FDA"/>
    <w:rsid w:val="00F2322C"/>
    <w:rsid w:val="00F23376"/>
    <w:rsid w:val="00F23438"/>
    <w:rsid w:val="00F23618"/>
    <w:rsid w:val="00F23D80"/>
    <w:rsid w:val="00F2443D"/>
    <w:rsid w:val="00F2446B"/>
    <w:rsid w:val="00F244B9"/>
    <w:rsid w:val="00F2453D"/>
    <w:rsid w:val="00F245B1"/>
    <w:rsid w:val="00F24D2C"/>
    <w:rsid w:val="00F2503B"/>
    <w:rsid w:val="00F257DC"/>
    <w:rsid w:val="00F25933"/>
    <w:rsid w:val="00F25CC3"/>
    <w:rsid w:val="00F263FD"/>
    <w:rsid w:val="00F266E2"/>
    <w:rsid w:val="00F26DF2"/>
    <w:rsid w:val="00F26EE5"/>
    <w:rsid w:val="00F273D3"/>
    <w:rsid w:val="00F27742"/>
    <w:rsid w:val="00F27B11"/>
    <w:rsid w:val="00F27C60"/>
    <w:rsid w:val="00F27F4D"/>
    <w:rsid w:val="00F30339"/>
    <w:rsid w:val="00F306AF"/>
    <w:rsid w:val="00F30D86"/>
    <w:rsid w:val="00F30DEF"/>
    <w:rsid w:val="00F30E6A"/>
    <w:rsid w:val="00F31738"/>
    <w:rsid w:val="00F3177E"/>
    <w:rsid w:val="00F31CC5"/>
    <w:rsid w:val="00F31F58"/>
    <w:rsid w:val="00F32535"/>
    <w:rsid w:val="00F327C5"/>
    <w:rsid w:val="00F329A4"/>
    <w:rsid w:val="00F32B16"/>
    <w:rsid w:val="00F33547"/>
    <w:rsid w:val="00F33E20"/>
    <w:rsid w:val="00F33EE5"/>
    <w:rsid w:val="00F33F53"/>
    <w:rsid w:val="00F34268"/>
    <w:rsid w:val="00F345F7"/>
    <w:rsid w:val="00F349F3"/>
    <w:rsid w:val="00F34BC5"/>
    <w:rsid w:val="00F34DCA"/>
    <w:rsid w:val="00F34F28"/>
    <w:rsid w:val="00F35418"/>
    <w:rsid w:val="00F35635"/>
    <w:rsid w:val="00F35C1E"/>
    <w:rsid w:val="00F35D2E"/>
    <w:rsid w:val="00F35D86"/>
    <w:rsid w:val="00F36991"/>
    <w:rsid w:val="00F36D7D"/>
    <w:rsid w:val="00F371DB"/>
    <w:rsid w:val="00F37346"/>
    <w:rsid w:val="00F373E4"/>
    <w:rsid w:val="00F37721"/>
    <w:rsid w:val="00F37B52"/>
    <w:rsid w:val="00F37FA9"/>
    <w:rsid w:val="00F40263"/>
    <w:rsid w:val="00F40289"/>
    <w:rsid w:val="00F402C2"/>
    <w:rsid w:val="00F402EA"/>
    <w:rsid w:val="00F4032B"/>
    <w:rsid w:val="00F409C7"/>
    <w:rsid w:val="00F40C21"/>
    <w:rsid w:val="00F40CF2"/>
    <w:rsid w:val="00F4101E"/>
    <w:rsid w:val="00F418A0"/>
    <w:rsid w:val="00F41B00"/>
    <w:rsid w:val="00F424A2"/>
    <w:rsid w:val="00F42851"/>
    <w:rsid w:val="00F42BF0"/>
    <w:rsid w:val="00F4315B"/>
    <w:rsid w:val="00F431CC"/>
    <w:rsid w:val="00F4360E"/>
    <w:rsid w:val="00F43DB4"/>
    <w:rsid w:val="00F44EFF"/>
    <w:rsid w:val="00F44F26"/>
    <w:rsid w:val="00F44FCC"/>
    <w:rsid w:val="00F45324"/>
    <w:rsid w:val="00F455D3"/>
    <w:rsid w:val="00F456CA"/>
    <w:rsid w:val="00F46DBB"/>
    <w:rsid w:val="00F4737A"/>
    <w:rsid w:val="00F4769A"/>
    <w:rsid w:val="00F47CF7"/>
    <w:rsid w:val="00F47EEA"/>
    <w:rsid w:val="00F50DF5"/>
    <w:rsid w:val="00F50FBD"/>
    <w:rsid w:val="00F516CD"/>
    <w:rsid w:val="00F51C18"/>
    <w:rsid w:val="00F51E70"/>
    <w:rsid w:val="00F51F92"/>
    <w:rsid w:val="00F521B2"/>
    <w:rsid w:val="00F5220D"/>
    <w:rsid w:val="00F522A1"/>
    <w:rsid w:val="00F52EA4"/>
    <w:rsid w:val="00F52EC1"/>
    <w:rsid w:val="00F5321F"/>
    <w:rsid w:val="00F532ED"/>
    <w:rsid w:val="00F5352B"/>
    <w:rsid w:val="00F53A4A"/>
    <w:rsid w:val="00F53AAF"/>
    <w:rsid w:val="00F53AE3"/>
    <w:rsid w:val="00F53EE0"/>
    <w:rsid w:val="00F53F5B"/>
    <w:rsid w:val="00F541D3"/>
    <w:rsid w:val="00F5423E"/>
    <w:rsid w:val="00F54727"/>
    <w:rsid w:val="00F551A2"/>
    <w:rsid w:val="00F5522C"/>
    <w:rsid w:val="00F552C9"/>
    <w:rsid w:val="00F558E7"/>
    <w:rsid w:val="00F559B0"/>
    <w:rsid w:val="00F55DC2"/>
    <w:rsid w:val="00F562D6"/>
    <w:rsid w:val="00F5664A"/>
    <w:rsid w:val="00F56AB7"/>
    <w:rsid w:val="00F56C17"/>
    <w:rsid w:val="00F56F9B"/>
    <w:rsid w:val="00F57178"/>
    <w:rsid w:val="00F57209"/>
    <w:rsid w:val="00F573ED"/>
    <w:rsid w:val="00F5784F"/>
    <w:rsid w:val="00F57B86"/>
    <w:rsid w:val="00F57CF8"/>
    <w:rsid w:val="00F57D4F"/>
    <w:rsid w:val="00F609CE"/>
    <w:rsid w:val="00F60F03"/>
    <w:rsid w:val="00F61741"/>
    <w:rsid w:val="00F61BD3"/>
    <w:rsid w:val="00F62119"/>
    <w:rsid w:val="00F62578"/>
    <w:rsid w:val="00F62C37"/>
    <w:rsid w:val="00F63485"/>
    <w:rsid w:val="00F63AB7"/>
    <w:rsid w:val="00F63C68"/>
    <w:rsid w:val="00F63E89"/>
    <w:rsid w:val="00F64540"/>
    <w:rsid w:val="00F6486D"/>
    <w:rsid w:val="00F648CC"/>
    <w:rsid w:val="00F6511E"/>
    <w:rsid w:val="00F6561C"/>
    <w:rsid w:val="00F6656B"/>
    <w:rsid w:val="00F66D2D"/>
    <w:rsid w:val="00F66E90"/>
    <w:rsid w:val="00F6754D"/>
    <w:rsid w:val="00F677D1"/>
    <w:rsid w:val="00F6783F"/>
    <w:rsid w:val="00F67A9E"/>
    <w:rsid w:val="00F67AD9"/>
    <w:rsid w:val="00F67BD0"/>
    <w:rsid w:val="00F67ED4"/>
    <w:rsid w:val="00F70993"/>
    <w:rsid w:val="00F71568"/>
    <w:rsid w:val="00F71B3D"/>
    <w:rsid w:val="00F71DA5"/>
    <w:rsid w:val="00F7247C"/>
    <w:rsid w:val="00F72554"/>
    <w:rsid w:val="00F727A7"/>
    <w:rsid w:val="00F728D1"/>
    <w:rsid w:val="00F73217"/>
    <w:rsid w:val="00F73233"/>
    <w:rsid w:val="00F73592"/>
    <w:rsid w:val="00F73712"/>
    <w:rsid w:val="00F73CB3"/>
    <w:rsid w:val="00F73FCE"/>
    <w:rsid w:val="00F74296"/>
    <w:rsid w:val="00F7451B"/>
    <w:rsid w:val="00F7490B"/>
    <w:rsid w:val="00F74926"/>
    <w:rsid w:val="00F74DC7"/>
    <w:rsid w:val="00F74F6E"/>
    <w:rsid w:val="00F75140"/>
    <w:rsid w:val="00F7521B"/>
    <w:rsid w:val="00F752BE"/>
    <w:rsid w:val="00F753E0"/>
    <w:rsid w:val="00F759B5"/>
    <w:rsid w:val="00F76553"/>
    <w:rsid w:val="00F7699B"/>
    <w:rsid w:val="00F76CB3"/>
    <w:rsid w:val="00F76F80"/>
    <w:rsid w:val="00F77395"/>
    <w:rsid w:val="00F775E1"/>
    <w:rsid w:val="00F776D5"/>
    <w:rsid w:val="00F77BC3"/>
    <w:rsid w:val="00F80136"/>
    <w:rsid w:val="00F80161"/>
    <w:rsid w:val="00F8019A"/>
    <w:rsid w:val="00F806F7"/>
    <w:rsid w:val="00F80D0B"/>
    <w:rsid w:val="00F80E3A"/>
    <w:rsid w:val="00F80E81"/>
    <w:rsid w:val="00F8101A"/>
    <w:rsid w:val="00F812D0"/>
    <w:rsid w:val="00F81588"/>
    <w:rsid w:val="00F81B03"/>
    <w:rsid w:val="00F826E3"/>
    <w:rsid w:val="00F8320B"/>
    <w:rsid w:val="00F83530"/>
    <w:rsid w:val="00F8415E"/>
    <w:rsid w:val="00F8421C"/>
    <w:rsid w:val="00F8431D"/>
    <w:rsid w:val="00F845AF"/>
    <w:rsid w:val="00F8539B"/>
    <w:rsid w:val="00F8546D"/>
    <w:rsid w:val="00F85C6B"/>
    <w:rsid w:val="00F85D2A"/>
    <w:rsid w:val="00F85D60"/>
    <w:rsid w:val="00F860B5"/>
    <w:rsid w:val="00F861A7"/>
    <w:rsid w:val="00F861AA"/>
    <w:rsid w:val="00F868DA"/>
    <w:rsid w:val="00F86A28"/>
    <w:rsid w:val="00F86BA3"/>
    <w:rsid w:val="00F86E23"/>
    <w:rsid w:val="00F86F29"/>
    <w:rsid w:val="00F87846"/>
    <w:rsid w:val="00F8799C"/>
    <w:rsid w:val="00F87AAB"/>
    <w:rsid w:val="00F905E9"/>
    <w:rsid w:val="00F906DA"/>
    <w:rsid w:val="00F907EF"/>
    <w:rsid w:val="00F90DFD"/>
    <w:rsid w:val="00F91323"/>
    <w:rsid w:val="00F91367"/>
    <w:rsid w:val="00F91AD4"/>
    <w:rsid w:val="00F923ED"/>
    <w:rsid w:val="00F9260B"/>
    <w:rsid w:val="00F92775"/>
    <w:rsid w:val="00F92810"/>
    <w:rsid w:val="00F928C5"/>
    <w:rsid w:val="00F92B64"/>
    <w:rsid w:val="00F92D35"/>
    <w:rsid w:val="00F935EC"/>
    <w:rsid w:val="00F93755"/>
    <w:rsid w:val="00F93C82"/>
    <w:rsid w:val="00F93C90"/>
    <w:rsid w:val="00F9415D"/>
    <w:rsid w:val="00F9461E"/>
    <w:rsid w:val="00F94D76"/>
    <w:rsid w:val="00F94DBC"/>
    <w:rsid w:val="00F94DBF"/>
    <w:rsid w:val="00F950AA"/>
    <w:rsid w:val="00F95212"/>
    <w:rsid w:val="00F95401"/>
    <w:rsid w:val="00F955F4"/>
    <w:rsid w:val="00F9560E"/>
    <w:rsid w:val="00F958DF"/>
    <w:rsid w:val="00F95B65"/>
    <w:rsid w:val="00F95D4F"/>
    <w:rsid w:val="00F96190"/>
    <w:rsid w:val="00F962AB"/>
    <w:rsid w:val="00F9661F"/>
    <w:rsid w:val="00F96640"/>
    <w:rsid w:val="00F96978"/>
    <w:rsid w:val="00F969E4"/>
    <w:rsid w:val="00F96EAD"/>
    <w:rsid w:val="00F9723A"/>
    <w:rsid w:val="00F97489"/>
    <w:rsid w:val="00F97503"/>
    <w:rsid w:val="00F976E1"/>
    <w:rsid w:val="00F97C83"/>
    <w:rsid w:val="00F97E2E"/>
    <w:rsid w:val="00FA0AEB"/>
    <w:rsid w:val="00FA0BB5"/>
    <w:rsid w:val="00FA0D12"/>
    <w:rsid w:val="00FA0D95"/>
    <w:rsid w:val="00FA1325"/>
    <w:rsid w:val="00FA1A9D"/>
    <w:rsid w:val="00FA1E82"/>
    <w:rsid w:val="00FA204A"/>
    <w:rsid w:val="00FA24EC"/>
    <w:rsid w:val="00FA2776"/>
    <w:rsid w:val="00FA2846"/>
    <w:rsid w:val="00FA2A00"/>
    <w:rsid w:val="00FA3014"/>
    <w:rsid w:val="00FA31FC"/>
    <w:rsid w:val="00FA3501"/>
    <w:rsid w:val="00FA3CED"/>
    <w:rsid w:val="00FA4013"/>
    <w:rsid w:val="00FA437E"/>
    <w:rsid w:val="00FA43DA"/>
    <w:rsid w:val="00FA460B"/>
    <w:rsid w:val="00FA464C"/>
    <w:rsid w:val="00FA475B"/>
    <w:rsid w:val="00FA4886"/>
    <w:rsid w:val="00FA4DB8"/>
    <w:rsid w:val="00FA4E21"/>
    <w:rsid w:val="00FA4E3E"/>
    <w:rsid w:val="00FA5280"/>
    <w:rsid w:val="00FA52C3"/>
    <w:rsid w:val="00FA5453"/>
    <w:rsid w:val="00FA54E4"/>
    <w:rsid w:val="00FA56C7"/>
    <w:rsid w:val="00FA5710"/>
    <w:rsid w:val="00FA5B70"/>
    <w:rsid w:val="00FA5B8B"/>
    <w:rsid w:val="00FA5C29"/>
    <w:rsid w:val="00FA6316"/>
    <w:rsid w:val="00FA63D8"/>
    <w:rsid w:val="00FA6954"/>
    <w:rsid w:val="00FA6C83"/>
    <w:rsid w:val="00FA6CF8"/>
    <w:rsid w:val="00FA7018"/>
    <w:rsid w:val="00FA70EF"/>
    <w:rsid w:val="00FA749D"/>
    <w:rsid w:val="00FA7510"/>
    <w:rsid w:val="00FA77E1"/>
    <w:rsid w:val="00FA7821"/>
    <w:rsid w:val="00FA7F3C"/>
    <w:rsid w:val="00FB04AF"/>
    <w:rsid w:val="00FB07DE"/>
    <w:rsid w:val="00FB0836"/>
    <w:rsid w:val="00FB14BC"/>
    <w:rsid w:val="00FB194A"/>
    <w:rsid w:val="00FB1C03"/>
    <w:rsid w:val="00FB1E44"/>
    <w:rsid w:val="00FB1EE5"/>
    <w:rsid w:val="00FB1FB1"/>
    <w:rsid w:val="00FB2CD5"/>
    <w:rsid w:val="00FB2D7C"/>
    <w:rsid w:val="00FB2F08"/>
    <w:rsid w:val="00FB354D"/>
    <w:rsid w:val="00FB3DBF"/>
    <w:rsid w:val="00FB4029"/>
    <w:rsid w:val="00FB40FC"/>
    <w:rsid w:val="00FB465D"/>
    <w:rsid w:val="00FB46F2"/>
    <w:rsid w:val="00FB4934"/>
    <w:rsid w:val="00FB497E"/>
    <w:rsid w:val="00FB4AB1"/>
    <w:rsid w:val="00FB4B1D"/>
    <w:rsid w:val="00FB4B51"/>
    <w:rsid w:val="00FB540B"/>
    <w:rsid w:val="00FB57CA"/>
    <w:rsid w:val="00FB5BB2"/>
    <w:rsid w:val="00FB6572"/>
    <w:rsid w:val="00FB683F"/>
    <w:rsid w:val="00FB68D5"/>
    <w:rsid w:val="00FB6B2A"/>
    <w:rsid w:val="00FB6C90"/>
    <w:rsid w:val="00FB719F"/>
    <w:rsid w:val="00FB734E"/>
    <w:rsid w:val="00FB73C4"/>
    <w:rsid w:val="00FB769B"/>
    <w:rsid w:val="00FB7922"/>
    <w:rsid w:val="00FB7967"/>
    <w:rsid w:val="00FB7CC6"/>
    <w:rsid w:val="00FC00B4"/>
    <w:rsid w:val="00FC05DE"/>
    <w:rsid w:val="00FC086F"/>
    <w:rsid w:val="00FC095B"/>
    <w:rsid w:val="00FC09BC"/>
    <w:rsid w:val="00FC0A62"/>
    <w:rsid w:val="00FC0D99"/>
    <w:rsid w:val="00FC0E9F"/>
    <w:rsid w:val="00FC1128"/>
    <w:rsid w:val="00FC1447"/>
    <w:rsid w:val="00FC1536"/>
    <w:rsid w:val="00FC1859"/>
    <w:rsid w:val="00FC1F41"/>
    <w:rsid w:val="00FC264C"/>
    <w:rsid w:val="00FC2A42"/>
    <w:rsid w:val="00FC2EF1"/>
    <w:rsid w:val="00FC307A"/>
    <w:rsid w:val="00FC31CB"/>
    <w:rsid w:val="00FC3281"/>
    <w:rsid w:val="00FC3A7E"/>
    <w:rsid w:val="00FC3FA1"/>
    <w:rsid w:val="00FC496C"/>
    <w:rsid w:val="00FC4AD5"/>
    <w:rsid w:val="00FC52CE"/>
    <w:rsid w:val="00FC535C"/>
    <w:rsid w:val="00FC53FF"/>
    <w:rsid w:val="00FC5628"/>
    <w:rsid w:val="00FC56C8"/>
    <w:rsid w:val="00FC5ADA"/>
    <w:rsid w:val="00FC5C45"/>
    <w:rsid w:val="00FC5C85"/>
    <w:rsid w:val="00FC629B"/>
    <w:rsid w:val="00FC6427"/>
    <w:rsid w:val="00FC6AA8"/>
    <w:rsid w:val="00FC7200"/>
    <w:rsid w:val="00FC7382"/>
    <w:rsid w:val="00FC7854"/>
    <w:rsid w:val="00FC7A98"/>
    <w:rsid w:val="00FC7AA0"/>
    <w:rsid w:val="00FC7BA8"/>
    <w:rsid w:val="00FD072E"/>
    <w:rsid w:val="00FD0AB6"/>
    <w:rsid w:val="00FD0E80"/>
    <w:rsid w:val="00FD16C4"/>
    <w:rsid w:val="00FD19BA"/>
    <w:rsid w:val="00FD1E0E"/>
    <w:rsid w:val="00FD1E92"/>
    <w:rsid w:val="00FD2130"/>
    <w:rsid w:val="00FD2862"/>
    <w:rsid w:val="00FD2C06"/>
    <w:rsid w:val="00FD2E67"/>
    <w:rsid w:val="00FD3065"/>
    <w:rsid w:val="00FD30F9"/>
    <w:rsid w:val="00FD37A9"/>
    <w:rsid w:val="00FD3868"/>
    <w:rsid w:val="00FD3A06"/>
    <w:rsid w:val="00FD3FDB"/>
    <w:rsid w:val="00FD3FEE"/>
    <w:rsid w:val="00FD478C"/>
    <w:rsid w:val="00FD4A21"/>
    <w:rsid w:val="00FD4C6C"/>
    <w:rsid w:val="00FD4E1A"/>
    <w:rsid w:val="00FD5843"/>
    <w:rsid w:val="00FD5B9F"/>
    <w:rsid w:val="00FD5E89"/>
    <w:rsid w:val="00FD5F2E"/>
    <w:rsid w:val="00FD6384"/>
    <w:rsid w:val="00FD69BC"/>
    <w:rsid w:val="00FD6A43"/>
    <w:rsid w:val="00FD6ACF"/>
    <w:rsid w:val="00FD71D2"/>
    <w:rsid w:val="00FD7220"/>
    <w:rsid w:val="00FD76F9"/>
    <w:rsid w:val="00FD7D55"/>
    <w:rsid w:val="00FD7F1A"/>
    <w:rsid w:val="00FE061A"/>
    <w:rsid w:val="00FE0766"/>
    <w:rsid w:val="00FE0BB5"/>
    <w:rsid w:val="00FE0F14"/>
    <w:rsid w:val="00FE1C72"/>
    <w:rsid w:val="00FE2058"/>
    <w:rsid w:val="00FE28F4"/>
    <w:rsid w:val="00FE2A02"/>
    <w:rsid w:val="00FE2A39"/>
    <w:rsid w:val="00FE2D4F"/>
    <w:rsid w:val="00FE2F8E"/>
    <w:rsid w:val="00FE315C"/>
    <w:rsid w:val="00FE333F"/>
    <w:rsid w:val="00FE33AB"/>
    <w:rsid w:val="00FE360B"/>
    <w:rsid w:val="00FE3754"/>
    <w:rsid w:val="00FE399E"/>
    <w:rsid w:val="00FE39E5"/>
    <w:rsid w:val="00FE3AD2"/>
    <w:rsid w:val="00FE4404"/>
    <w:rsid w:val="00FE495C"/>
    <w:rsid w:val="00FE4BC4"/>
    <w:rsid w:val="00FE5275"/>
    <w:rsid w:val="00FE598C"/>
    <w:rsid w:val="00FE5A5C"/>
    <w:rsid w:val="00FE5F34"/>
    <w:rsid w:val="00FE5F8E"/>
    <w:rsid w:val="00FE6178"/>
    <w:rsid w:val="00FE6329"/>
    <w:rsid w:val="00FE6771"/>
    <w:rsid w:val="00FE6C56"/>
    <w:rsid w:val="00FE72A6"/>
    <w:rsid w:val="00FE7FBF"/>
    <w:rsid w:val="00FF07BC"/>
    <w:rsid w:val="00FF0883"/>
    <w:rsid w:val="00FF1076"/>
    <w:rsid w:val="00FF10E8"/>
    <w:rsid w:val="00FF11F7"/>
    <w:rsid w:val="00FF13AF"/>
    <w:rsid w:val="00FF1A0B"/>
    <w:rsid w:val="00FF1D1D"/>
    <w:rsid w:val="00FF1E62"/>
    <w:rsid w:val="00FF1FCF"/>
    <w:rsid w:val="00FF207F"/>
    <w:rsid w:val="00FF21BD"/>
    <w:rsid w:val="00FF2292"/>
    <w:rsid w:val="00FF2540"/>
    <w:rsid w:val="00FF28C6"/>
    <w:rsid w:val="00FF2C4E"/>
    <w:rsid w:val="00FF32C0"/>
    <w:rsid w:val="00FF3339"/>
    <w:rsid w:val="00FF343F"/>
    <w:rsid w:val="00FF3ABB"/>
    <w:rsid w:val="00FF408E"/>
    <w:rsid w:val="00FF421D"/>
    <w:rsid w:val="00FF4547"/>
    <w:rsid w:val="00FF4A49"/>
    <w:rsid w:val="00FF4D0F"/>
    <w:rsid w:val="00FF5446"/>
    <w:rsid w:val="00FF55E8"/>
    <w:rsid w:val="00FF57CB"/>
    <w:rsid w:val="00FF5886"/>
    <w:rsid w:val="00FF59FB"/>
    <w:rsid w:val="00FF5B72"/>
    <w:rsid w:val="00FF5C5D"/>
    <w:rsid w:val="00FF67C6"/>
    <w:rsid w:val="00FF6D24"/>
    <w:rsid w:val="00FF6EF0"/>
    <w:rsid w:val="00FF7607"/>
    <w:rsid w:val="00FF7692"/>
    <w:rsid w:val="00FF77D7"/>
    <w:rsid w:val="00FF77E4"/>
    <w:rsid w:val="00FF7814"/>
    <w:rsid w:val="00FF7A25"/>
    <w:rsid w:val="00FF7CA8"/>
    <w:rsid w:val="00FF7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0895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qFormat/>
    <w:rsid w:val="00B261FD"/>
    <w:pPr>
      <w:spacing w:before="120" w:after="120" w:line="240" w:lineRule="atLeast"/>
      <w:jc w:val="both"/>
    </w:pPr>
    <w:rPr>
      <w:rFonts w:ascii="Times" w:hAnsi="Times"/>
      <w:color w:val="000000"/>
    </w:rPr>
  </w:style>
  <w:style w:type="paragraph" w:styleId="Heading1">
    <w:name w:val="heading 1"/>
    <w:aliases w:val="heading 1,HeadA,h1"/>
    <w:basedOn w:val="Normal"/>
    <w:link w:val="Heading1Char"/>
    <w:qFormat/>
    <w:rsid w:val="00B261FD"/>
    <w:pPr>
      <w:keepNext/>
      <w:spacing w:before="320" w:after="160"/>
      <w:outlineLvl w:val="0"/>
    </w:pPr>
    <w:rPr>
      <w:b/>
      <w:color w:val="FF0000"/>
      <w:sz w:val="36"/>
    </w:rPr>
  </w:style>
  <w:style w:type="paragraph" w:styleId="Heading2">
    <w:name w:val="heading 2"/>
    <w:aliases w:val="heading 2,HeadB,h2"/>
    <w:basedOn w:val="Normal"/>
    <w:qFormat/>
    <w:rsid w:val="00B261FD"/>
    <w:pPr>
      <w:keepNext/>
      <w:spacing w:before="240"/>
      <w:outlineLvl w:val="1"/>
    </w:pPr>
    <w:rPr>
      <w:b/>
      <w:color w:val="FF0000"/>
      <w:sz w:val="28"/>
    </w:rPr>
  </w:style>
  <w:style w:type="paragraph" w:styleId="Heading3">
    <w:name w:val="heading 3"/>
    <w:aliases w:val="heading 3,HeadC,h3"/>
    <w:basedOn w:val="Normal"/>
    <w:qFormat/>
    <w:rsid w:val="00B261FD"/>
    <w:pPr>
      <w:keepNext/>
      <w:spacing w:before="160" w:after="80"/>
      <w:outlineLvl w:val="2"/>
    </w:pPr>
    <w:rPr>
      <w:b/>
      <w:color w:val="FF0000"/>
    </w:rPr>
  </w:style>
  <w:style w:type="paragraph" w:styleId="Heading4">
    <w:name w:val="heading 4"/>
    <w:aliases w:val="heading 4,HeadD,h4"/>
    <w:basedOn w:val="Normal"/>
    <w:qFormat/>
    <w:rsid w:val="00B261FD"/>
    <w:pPr>
      <w:keepNext/>
      <w:spacing w:after="60"/>
      <w:outlineLvl w:val="3"/>
    </w:pPr>
    <w:rPr>
      <w:b/>
      <w:color w:val="FF0000"/>
    </w:rPr>
  </w:style>
  <w:style w:type="paragraph" w:styleId="Heading5">
    <w:name w:val="heading 5"/>
    <w:aliases w:val="heading 5,RefName,NutTerm,r1"/>
    <w:basedOn w:val="Normal"/>
    <w:qFormat/>
    <w:rsid w:val="00B261FD"/>
    <w:pPr>
      <w:keepNext/>
      <w:pBdr>
        <w:top w:val="single" w:sz="6" w:space="2" w:color="auto"/>
      </w:pBdr>
      <w:spacing w:before="60" w:after="60"/>
      <w:outlineLvl w:val="4"/>
    </w:pPr>
    <w:rPr>
      <w:b/>
      <w:color w:val="FF00FF"/>
      <w:sz w:val="28"/>
    </w:rPr>
  </w:style>
  <w:style w:type="paragraph" w:styleId="Heading6">
    <w:name w:val="heading 6"/>
    <w:aliases w:val="heading 6,RefSectA,NutListTitle,r2"/>
    <w:basedOn w:val="Normal"/>
    <w:qFormat/>
    <w:rsid w:val="00B261FD"/>
    <w:pPr>
      <w:keepNext/>
      <w:spacing w:before="60" w:after="60"/>
      <w:outlineLvl w:val="5"/>
    </w:pPr>
    <w:rPr>
      <w:b/>
      <w:color w:val="FF00FF"/>
    </w:rPr>
  </w:style>
  <w:style w:type="paragraph" w:styleId="Heading7">
    <w:name w:val="heading 7"/>
    <w:aliases w:val="heading 7,RefSectB,r3"/>
    <w:basedOn w:val="Normal"/>
    <w:qFormat/>
    <w:rsid w:val="00B261FD"/>
    <w:pPr>
      <w:keepNext/>
      <w:spacing w:before="40" w:after="40"/>
      <w:ind w:left="360"/>
      <w:outlineLvl w:val="6"/>
    </w:pPr>
    <w:rPr>
      <w:b/>
      <w:color w:val="FF00FF"/>
    </w:rPr>
  </w:style>
  <w:style w:type="paragraph" w:styleId="Heading8">
    <w:name w:val="heading 8"/>
    <w:aliases w:val="heading 8,RefSectC,r4"/>
    <w:basedOn w:val="Normal"/>
    <w:qFormat/>
    <w:rsid w:val="00B261FD"/>
    <w:pPr>
      <w:spacing w:before="40" w:after="40"/>
      <w:ind w:left="720"/>
      <w:outlineLvl w:val="7"/>
    </w:pPr>
    <w:rPr>
      <w:rFonts w:ascii="Helvetica" w:hAnsi="Helvetica"/>
      <w:b/>
      <w:color w:val="FF00FF"/>
      <w:sz w:val="18"/>
    </w:rPr>
  </w:style>
  <w:style w:type="paragraph" w:styleId="Heading9">
    <w:name w:val="heading 9"/>
    <w:aliases w:val="heading 9,RefSectD,r5"/>
    <w:basedOn w:val="Normal"/>
    <w:qFormat/>
    <w:rsid w:val="00B261FD"/>
    <w:pPr>
      <w:spacing w:before="40" w:after="40"/>
      <w:ind w:left="1080"/>
      <w:outlineLvl w:val="8"/>
    </w:pPr>
    <w:rPr>
      <w:rFonts w:ascii="Helvetica" w:hAnsi="Helvetica"/>
      <w:b/>
      <w:color w:val="FF00FF"/>
      <w:sz w:val="18"/>
    </w:rPr>
  </w:style>
  <w:style w:type="character" w:default="1" w:styleId="DefaultParagraphFont">
    <w:name w:val="Default Paragraph Font"/>
    <w:semiHidden/>
    <w:rsid w:val="00B261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261FD"/>
  </w:style>
  <w:style w:type="paragraph" w:styleId="BodyText">
    <w:name w:val="Body Text"/>
    <w:aliases w:val="b"/>
    <w:link w:val="BodyTextChar"/>
    <w:rsid w:val="00AE1827"/>
    <w:pPr>
      <w:spacing w:before="120" w:after="120"/>
      <w:jc w:val="both"/>
    </w:pPr>
    <w:rPr>
      <w:rFonts w:ascii="Times" w:hAnsi="Times"/>
      <w:color w:val="000000"/>
    </w:rPr>
  </w:style>
  <w:style w:type="paragraph" w:customStyle="1" w:styleId="ListBullet">
    <w:name w:val="&gt;ListBullet"/>
    <w:aliases w:val="&gt;lb"/>
    <w:basedOn w:val="Normal"/>
    <w:rsid w:val="00B261FD"/>
    <w:pPr>
      <w:numPr>
        <w:numId w:val="1"/>
      </w:numPr>
      <w:tabs>
        <w:tab w:val="clear" w:pos="360"/>
      </w:tabs>
      <w:spacing w:before="80" w:after="80"/>
      <w:ind w:left="720"/>
    </w:pPr>
    <w:rPr>
      <w:color w:val="800000"/>
    </w:rPr>
  </w:style>
  <w:style w:type="paragraph" w:customStyle="1" w:styleId="ListBullet1">
    <w:name w:val="ListBullet..."/>
    <w:aliases w:val="lbb"/>
    <w:basedOn w:val="Normal"/>
    <w:rsid w:val="00B261FD"/>
    <w:pPr>
      <w:spacing w:before="80" w:after="80"/>
      <w:ind w:left="360"/>
    </w:pPr>
    <w:rPr>
      <w:color w:val="800000"/>
    </w:rPr>
  </w:style>
  <w:style w:type="paragraph" w:customStyle="1" w:styleId="ListBullet2">
    <w:name w:val="&gt;ListBullet..."/>
    <w:aliases w:val="&gt;lbb"/>
    <w:basedOn w:val="ListBullet1"/>
    <w:rsid w:val="00B261FD"/>
    <w:pPr>
      <w:ind w:left="720"/>
    </w:pPr>
  </w:style>
  <w:style w:type="paragraph" w:customStyle="1" w:styleId="ListBullet0">
    <w:name w:val="ListBullet"/>
    <w:aliases w:val="lb"/>
    <w:basedOn w:val="Normal"/>
    <w:link w:val="ListBulletChar"/>
    <w:rsid w:val="00B261FD"/>
    <w:pPr>
      <w:numPr>
        <w:numId w:val="2"/>
      </w:numPr>
      <w:spacing w:before="80" w:after="80"/>
    </w:pPr>
    <w:rPr>
      <w:color w:val="800000"/>
    </w:rPr>
  </w:style>
  <w:style w:type="paragraph" w:customStyle="1" w:styleId="ListNumber">
    <w:name w:val="ListNumber"/>
    <w:aliases w:val="ln"/>
    <w:basedOn w:val="ListBullet0"/>
    <w:rsid w:val="00B261FD"/>
    <w:pPr>
      <w:spacing w:line="240" w:lineRule="auto"/>
    </w:pPr>
    <w:rPr>
      <w:snapToGrid w:val="0"/>
      <w:color w:val="000080"/>
    </w:rPr>
  </w:style>
  <w:style w:type="paragraph" w:customStyle="1" w:styleId="ListNumber0">
    <w:name w:val="&gt;ListNumber"/>
    <w:aliases w:val="&gt;ln"/>
    <w:basedOn w:val="ListNumber"/>
    <w:rsid w:val="00B261FD"/>
    <w:pPr>
      <w:ind w:left="720"/>
    </w:pPr>
  </w:style>
  <w:style w:type="paragraph" w:customStyle="1" w:styleId="ListNumber1">
    <w:name w:val="ListNumber..."/>
    <w:aliases w:val="lnn"/>
    <w:basedOn w:val="ListBullet1"/>
    <w:rsid w:val="00B261FD"/>
    <w:rPr>
      <w:color w:val="000080"/>
    </w:rPr>
  </w:style>
  <w:style w:type="paragraph" w:customStyle="1" w:styleId="ListNumber2">
    <w:name w:val="&gt;ListNumber..."/>
    <w:aliases w:val="&gt;lnn"/>
    <w:basedOn w:val="ListNumber1"/>
    <w:rsid w:val="00B261FD"/>
    <w:pPr>
      <w:ind w:left="720"/>
    </w:pPr>
  </w:style>
  <w:style w:type="paragraph" w:customStyle="1" w:styleId="ListVariable">
    <w:name w:val="ListVariable"/>
    <w:aliases w:val="lv"/>
    <w:basedOn w:val="Normal"/>
    <w:next w:val="Normal"/>
    <w:rsid w:val="00B261FD"/>
    <w:pPr>
      <w:spacing w:before="0" w:after="80"/>
      <w:ind w:left="360"/>
    </w:pPr>
    <w:rPr>
      <w:color w:val="008000"/>
    </w:rPr>
  </w:style>
  <w:style w:type="paragraph" w:customStyle="1" w:styleId="ListVariableTerm">
    <w:name w:val="ListVariableTerm"/>
    <w:aliases w:val="lvt"/>
    <w:basedOn w:val="ListVariable"/>
    <w:next w:val="ListVariable"/>
    <w:rsid w:val="00B261FD"/>
    <w:pPr>
      <w:keepNext/>
      <w:spacing w:after="0"/>
      <w:ind w:left="0"/>
    </w:pPr>
  </w:style>
  <w:style w:type="paragraph" w:customStyle="1" w:styleId="ListVariable0">
    <w:name w:val="&gt;ListVariable"/>
    <w:aliases w:val="&gt;lv"/>
    <w:basedOn w:val="ListVariable"/>
    <w:next w:val="Normal"/>
    <w:rsid w:val="00B261FD"/>
    <w:pPr>
      <w:ind w:left="720"/>
    </w:pPr>
    <w:rPr>
      <w:color w:val="800080"/>
    </w:rPr>
  </w:style>
  <w:style w:type="paragraph" w:customStyle="1" w:styleId="ListVariableTerm0">
    <w:name w:val="&gt;ListVariableTerm"/>
    <w:aliases w:val="&gt;lvt"/>
    <w:basedOn w:val="ListVariable0"/>
    <w:next w:val="ListVariable0"/>
    <w:rsid w:val="00B261FD"/>
    <w:pPr>
      <w:spacing w:after="0"/>
      <w:ind w:left="360"/>
    </w:pPr>
  </w:style>
  <w:style w:type="paragraph" w:customStyle="1" w:styleId="CellBody">
    <w:name w:val="CellBody"/>
    <w:aliases w:val="tb"/>
    <w:basedOn w:val="Normal"/>
    <w:rsid w:val="00B261FD"/>
    <w:pPr>
      <w:keepLines/>
      <w:spacing w:before="40" w:after="40"/>
      <w:jc w:val="left"/>
    </w:pPr>
    <w:rPr>
      <w:color w:val="000080"/>
    </w:rPr>
  </w:style>
  <w:style w:type="paragraph" w:customStyle="1" w:styleId="CellCode">
    <w:name w:val="CellCode"/>
    <w:aliases w:val="tc"/>
    <w:basedOn w:val="CellBody"/>
    <w:rsid w:val="00B261FD"/>
    <w:pPr>
      <w:spacing w:line="240" w:lineRule="auto"/>
    </w:pPr>
    <w:rPr>
      <w:rFonts w:ascii="Courier" w:hAnsi="Courier"/>
      <w:sz w:val="18"/>
    </w:rPr>
  </w:style>
  <w:style w:type="paragraph" w:customStyle="1" w:styleId="CellHeading">
    <w:name w:val="CellHeading"/>
    <w:aliases w:val="th"/>
    <w:basedOn w:val="CellBody"/>
    <w:rsid w:val="00B261FD"/>
    <w:rPr>
      <w:b/>
    </w:rPr>
  </w:style>
  <w:style w:type="paragraph" w:customStyle="1" w:styleId="CellSubhead">
    <w:name w:val="CellSubhead"/>
    <w:aliases w:val="ts"/>
    <w:basedOn w:val="CellHeading"/>
    <w:rsid w:val="00B261FD"/>
  </w:style>
  <w:style w:type="paragraph" w:customStyle="1" w:styleId="ChapterTitle">
    <w:name w:val="ChapterTitle"/>
    <w:aliases w:val="ct"/>
    <w:basedOn w:val="Normal"/>
    <w:rsid w:val="00B261FD"/>
    <w:pPr>
      <w:spacing w:before="80" w:after="2160"/>
      <w:jc w:val="right"/>
      <w:outlineLvl w:val="0"/>
    </w:pPr>
    <w:rPr>
      <w:color w:val="FF0000"/>
      <w:sz w:val="48"/>
    </w:rPr>
  </w:style>
  <w:style w:type="paragraph" w:customStyle="1" w:styleId="ChapterLabel">
    <w:name w:val="ChapterLabel"/>
    <w:aliases w:val="cl"/>
    <w:basedOn w:val="ChapterTitle"/>
    <w:rsid w:val="00B261FD"/>
    <w:pPr>
      <w:pageBreakBefore/>
      <w:spacing w:after="480"/>
    </w:pPr>
    <w:rPr>
      <w:b/>
      <w:sz w:val="96"/>
    </w:rPr>
  </w:style>
  <w:style w:type="paragraph" w:customStyle="1" w:styleId="Code">
    <w:name w:val="Code"/>
    <w:aliases w:val="x,c"/>
    <w:basedOn w:val="Normal"/>
    <w:link w:val="CodeChar"/>
    <w:rsid w:val="00B261FD"/>
    <w:pPr>
      <w:pBdr>
        <w:left w:val="single" w:sz="6" w:space="2" w:color="auto"/>
      </w:pBdr>
      <w:tabs>
        <w:tab w:val="bar" w:pos="8460"/>
      </w:tabs>
      <w:spacing w:before="0" w:after="0" w:line="240" w:lineRule="auto"/>
      <w:ind w:left="360" w:right="-1354"/>
      <w:jc w:val="left"/>
    </w:pPr>
    <w:rPr>
      <w:rFonts w:ascii="Courier New" w:hAnsi="Courier New"/>
      <w:color w:val="008000"/>
      <w:spacing w:val="-10"/>
      <w:sz w:val="18"/>
    </w:rPr>
  </w:style>
  <w:style w:type="paragraph" w:customStyle="1" w:styleId="CodeEmphasis">
    <w:name w:val="CodeEmphasis"/>
    <w:aliases w:val="xe"/>
    <w:basedOn w:val="Code"/>
    <w:rsid w:val="00B261FD"/>
    <w:rPr>
      <w:b/>
    </w:rPr>
  </w:style>
  <w:style w:type="paragraph" w:customStyle="1" w:styleId="CodeNum">
    <w:name w:val="CodeNum"/>
    <w:basedOn w:val="Code"/>
    <w:rsid w:val="00B261FD"/>
    <w:pPr>
      <w:numPr>
        <w:numId w:val="3"/>
      </w:numPr>
      <w:spacing w:line="200" w:lineRule="exact"/>
    </w:pPr>
  </w:style>
  <w:style w:type="paragraph" w:customStyle="1" w:styleId="Comment">
    <w:name w:val="Comment"/>
    <w:aliases w:val="z"/>
    <w:basedOn w:val="Normal"/>
    <w:link w:val="CommentChar"/>
    <w:rsid w:val="00B261FD"/>
    <w:pPr>
      <w:spacing w:before="80" w:after="80"/>
    </w:pPr>
    <w:rPr>
      <w:color w:val="0000FF"/>
      <w:u w:val="single"/>
    </w:rPr>
  </w:style>
  <w:style w:type="paragraph" w:customStyle="1" w:styleId="Epigraph">
    <w:name w:val="Epigraph"/>
    <w:aliases w:val="e"/>
    <w:basedOn w:val="Normal"/>
    <w:rsid w:val="00B261FD"/>
    <w:pPr>
      <w:spacing w:before="80" w:after="80"/>
      <w:jc w:val="right"/>
    </w:pPr>
    <w:rPr>
      <w:i/>
    </w:rPr>
  </w:style>
  <w:style w:type="paragraph" w:customStyle="1" w:styleId="EpigraphAuthor">
    <w:name w:val="EpigraphAuthor"/>
    <w:aliases w:val="ea"/>
    <w:basedOn w:val="Epigraph"/>
    <w:rsid w:val="00B261FD"/>
    <w:rPr>
      <w:i w:val="0"/>
    </w:rPr>
  </w:style>
  <w:style w:type="paragraph" w:customStyle="1" w:styleId="EpigraphCitation">
    <w:name w:val="EpigraphCitation"/>
    <w:aliases w:val="ec"/>
    <w:basedOn w:val="Epigraph"/>
    <w:rsid w:val="00B261FD"/>
    <w:pPr>
      <w:spacing w:after="480"/>
    </w:pPr>
  </w:style>
  <w:style w:type="paragraph" w:customStyle="1" w:styleId="ExampleTitle">
    <w:name w:val="ExampleTitle"/>
    <w:aliases w:val="xt"/>
    <w:basedOn w:val="Normal"/>
    <w:next w:val="Code"/>
    <w:link w:val="ExampleTitleChar"/>
    <w:rsid w:val="00B261FD"/>
    <w:pPr>
      <w:pBdr>
        <w:left w:val="single" w:sz="6" w:space="2" w:color="auto"/>
      </w:pBdr>
      <w:spacing w:before="80" w:after="80"/>
      <w:ind w:left="360" w:right="-288"/>
      <w:jc w:val="center"/>
    </w:pPr>
    <w:rPr>
      <w:i/>
      <w:color w:val="008000"/>
    </w:rPr>
  </w:style>
  <w:style w:type="paragraph" w:customStyle="1" w:styleId="FigureHolder">
    <w:name w:val="FigureHolder"/>
    <w:aliases w:val="gh"/>
    <w:basedOn w:val="Normal"/>
    <w:rsid w:val="00B261FD"/>
    <w:pPr>
      <w:spacing w:after="0"/>
      <w:jc w:val="center"/>
    </w:pPr>
    <w:rPr>
      <w:color w:val="800000"/>
    </w:rPr>
  </w:style>
  <w:style w:type="paragraph" w:customStyle="1" w:styleId="FigureTitle">
    <w:name w:val="FigureTitle"/>
    <w:aliases w:val="gt"/>
    <w:basedOn w:val="Normal"/>
    <w:link w:val="FigureTitleChar"/>
    <w:rsid w:val="00B261FD"/>
    <w:pPr>
      <w:spacing w:before="80" w:after="80"/>
      <w:ind w:left="720" w:right="720"/>
      <w:jc w:val="center"/>
    </w:pPr>
    <w:rPr>
      <w:i/>
      <w:color w:val="800000"/>
    </w:rPr>
  </w:style>
  <w:style w:type="character" w:customStyle="1" w:styleId="XRefColor">
    <w:name w:val="XRefColor"/>
    <w:aliases w:val="hc,HacksXRefColor"/>
    <w:rsid w:val="00615F9E"/>
    <w:rPr>
      <w:color w:val="008080"/>
      <w:lang w:val="en-US"/>
    </w:rPr>
  </w:style>
  <w:style w:type="character" w:customStyle="1" w:styleId="XRefColorCW">
    <w:name w:val="XRefColorCW"/>
    <w:aliases w:val="hw,HacksXRefColorCW"/>
    <w:rsid w:val="00615F9E"/>
    <w:rPr>
      <w:rFonts w:ascii="Courier" w:hAnsi="Courier"/>
      <w:color w:val="008080"/>
      <w:lang w:val="en-US"/>
    </w:rPr>
  </w:style>
  <w:style w:type="paragraph" w:customStyle="1" w:styleId="ListSimple">
    <w:name w:val="ListSimple"/>
    <w:aliases w:val="ls"/>
    <w:basedOn w:val="Normal"/>
    <w:rsid w:val="00B261FD"/>
    <w:pPr>
      <w:spacing w:before="0" w:after="0"/>
      <w:ind w:left="360"/>
      <w:jc w:val="left"/>
    </w:pPr>
    <w:rPr>
      <w:color w:val="0000FF"/>
    </w:rPr>
  </w:style>
  <w:style w:type="character" w:customStyle="1" w:styleId="Literal">
    <w:name w:val="Literal"/>
    <w:aliases w:val="fc,literal"/>
    <w:basedOn w:val="DefaultParagraphFont"/>
    <w:rsid w:val="00B261FD"/>
    <w:rPr>
      <w:rFonts w:ascii="Courier" w:hAnsi="Courier"/>
      <w:noProof/>
      <w:color w:val="FF0000"/>
    </w:rPr>
  </w:style>
  <w:style w:type="paragraph" w:customStyle="1" w:styleId="Note">
    <w:name w:val="Note"/>
    <w:aliases w:val="n"/>
    <w:basedOn w:val="Normal"/>
    <w:rsid w:val="00B261FD"/>
    <w:pPr>
      <w:pBdr>
        <w:top w:val="single" w:sz="6" w:space="2" w:color="auto"/>
        <w:bottom w:val="single" w:sz="6" w:space="2" w:color="auto"/>
      </w:pBdr>
      <w:ind w:left="720" w:right="720"/>
    </w:pPr>
    <w:rPr>
      <w:color w:val="008080"/>
    </w:rPr>
  </w:style>
  <w:style w:type="paragraph" w:customStyle="1" w:styleId="NoteCode">
    <w:name w:val="Note&gt;Code"/>
    <w:basedOn w:val="Note"/>
    <w:rsid w:val="00B261F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ListBullet">
    <w:name w:val="Note&gt;ListBullet"/>
    <w:basedOn w:val="Note"/>
    <w:rsid w:val="00B261FD"/>
    <w:pPr>
      <w:numPr>
        <w:numId w:val="4"/>
      </w:numPr>
      <w:tabs>
        <w:tab w:val="clear" w:pos="360"/>
      </w:tabs>
      <w:spacing w:before="80" w:after="80"/>
      <w:ind w:left="1080"/>
    </w:pPr>
  </w:style>
  <w:style w:type="paragraph" w:customStyle="1" w:styleId="NoteListNumber">
    <w:name w:val="Note&gt;ListNumber"/>
    <w:basedOn w:val="NoteListBullet"/>
    <w:rsid w:val="00B261FD"/>
    <w:pPr>
      <w:numPr>
        <w:numId w:val="5"/>
      </w:numPr>
      <w:tabs>
        <w:tab w:val="clear" w:pos="360"/>
      </w:tabs>
      <w:ind w:left="1080"/>
    </w:pPr>
  </w:style>
  <w:style w:type="paragraph" w:customStyle="1" w:styleId="NoteWarning">
    <w:name w:val="NoteWarning"/>
    <w:aliases w:val="nw"/>
    <w:basedOn w:val="Note"/>
    <w:rsid w:val="00B261FD"/>
    <w:pPr>
      <w:pBdr>
        <w:top w:val="double" w:sz="6" w:space="2" w:color="auto"/>
        <w:bottom w:val="double" w:sz="6" w:space="2" w:color="auto"/>
      </w:pBdr>
    </w:pPr>
    <w:rPr>
      <w:color w:val="800080"/>
    </w:rPr>
  </w:style>
  <w:style w:type="paragraph" w:customStyle="1" w:styleId="NoteWarningCode">
    <w:name w:val="NoteWarning&gt;Code"/>
    <w:basedOn w:val="NoteWarning"/>
    <w:rsid w:val="00B261F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WarningListBullet">
    <w:name w:val="NoteWarning&gt;ListBullet"/>
    <w:basedOn w:val="NoteWarning"/>
    <w:rsid w:val="00B261FD"/>
    <w:pPr>
      <w:numPr>
        <w:numId w:val="6"/>
      </w:numPr>
      <w:tabs>
        <w:tab w:val="clear" w:pos="360"/>
      </w:tabs>
      <w:spacing w:before="80" w:after="80"/>
      <w:ind w:left="1080"/>
    </w:pPr>
  </w:style>
  <w:style w:type="paragraph" w:customStyle="1" w:styleId="NoteWarningListNumber">
    <w:name w:val="NoteWarning&gt;ListNumber"/>
    <w:basedOn w:val="NoteListBullet"/>
    <w:rsid w:val="00B261FD"/>
    <w:pPr>
      <w:numPr>
        <w:numId w:val="7"/>
      </w:numPr>
      <w:pBdr>
        <w:top w:val="double" w:sz="6" w:space="2" w:color="auto"/>
        <w:bottom w:val="double" w:sz="6" w:space="2" w:color="auto"/>
      </w:pBdr>
      <w:tabs>
        <w:tab w:val="clear" w:pos="360"/>
      </w:tabs>
      <w:ind w:left="1080"/>
    </w:pPr>
    <w:rPr>
      <w:color w:val="800080"/>
    </w:rPr>
  </w:style>
  <w:style w:type="paragraph" w:customStyle="1" w:styleId="Quote1">
    <w:name w:val="Quote1"/>
    <w:aliases w:val="Quote,q"/>
    <w:basedOn w:val="Normal"/>
    <w:rsid w:val="00B261FD"/>
    <w:pPr>
      <w:spacing w:before="80" w:after="80" w:line="240" w:lineRule="auto"/>
      <w:ind w:left="360" w:right="360"/>
    </w:pPr>
    <w:rPr>
      <w:color w:val="008080"/>
      <w:sz w:val="18"/>
    </w:rPr>
  </w:style>
  <w:style w:type="paragraph" w:customStyle="1" w:styleId="RefSynopsis">
    <w:name w:val="RefSynopsis"/>
    <w:aliases w:val="Hack Description,rs,hd,NutSynopsis"/>
    <w:basedOn w:val="Normal"/>
    <w:rsid w:val="00B261FD"/>
    <w:pPr>
      <w:spacing w:before="80" w:after="80"/>
    </w:pPr>
    <w:rPr>
      <w:color w:val="FF00FF"/>
    </w:rPr>
  </w:style>
  <w:style w:type="paragraph" w:customStyle="1" w:styleId="RefPurpose">
    <w:name w:val="RefPurpose"/>
    <w:aliases w:val="rp"/>
    <w:basedOn w:val="RefSynopsis"/>
    <w:rsid w:val="00B261FD"/>
    <w:pPr>
      <w:numPr>
        <w:numId w:val="8"/>
      </w:numPr>
      <w:tabs>
        <w:tab w:val="left" w:pos="360"/>
      </w:tabs>
      <w:spacing w:before="0" w:after="0" w:line="200" w:lineRule="exact"/>
      <w:jc w:val="left"/>
    </w:pPr>
  </w:style>
  <w:style w:type="character" w:customStyle="1" w:styleId="Replaceable">
    <w:name w:val="Replaceable"/>
    <w:aliases w:val="fci,replaceable"/>
    <w:basedOn w:val="DefaultParagraphFont"/>
    <w:rsid w:val="00B261FD"/>
    <w:rPr>
      <w:rFonts w:ascii="Courier" w:hAnsi="Courier"/>
      <w:i/>
      <w:noProof/>
      <w:color w:val="FF0000"/>
    </w:rPr>
  </w:style>
  <w:style w:type="paragraph" w:customStyle="1" w:styleId="SidebarBody">
    <w:name w:val="SidebarBody"/>
    <w:aliases w:val="yb"/>
    <w:basedOn w:val="Normal"/>
    <w:link w:val="SidebarBodyChar"/>
    <w:rsid w:val="00B261FD"/>
    <w:pPr>
      <w:keepLines/>
      <w:framePr w:hSpace="187" w:vSpace="187" w:wrap="notBeside" w:vAnchor="text" w:hAnchor="text" w:y="1"/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before="80" w:after="80"/>
      <w:ind w:left="360" w:right="360"/>
    </w:pPr>
    <w:rPr>
      <w:color w:val="008080"/>
    </w:rPr>
  </w:style>
  <w:style w:type="paragraph" w:customStyle="1" w:styleId="SidebarCode">
    <w:name w:val="SidebarCode"/>
    <w:aliases w:val="yc"/>
    <w:basedOn w:val="SidebarBody"/>
    <w:link w:val="SidebarCodeChar"/>
    <w:rsid w:val="00B261FD"/>
    <w:pPr>
      <w:framePr w:wrap="notBeside"/>
      <w:spacing w:before="0" w:after="0" w:line="200" w:lineRule="exact"/>
    </w:pPr>
    <w:rPr>
      <w:rFonts w:ascii="Courier" w:hAnsi="Courier"/>
      <w:sz w:val="18"/>
    </w:rPr>
  </w:style>
  <w:style w:type="paragraph" w:customStyle="1" w:styleId="SidebarListBullet">
    <w:name w:val="SidebarListBullet"/>
    <w:aliases w:val="ylb"/>
    <w:basedOn w:val="ListBullet0"/>
    <w:rsid w:val="00B261FD"/>
    <w:pPr>
      <w:keepNext/>
      <w:framePr w:hSpace="187" w:vSpace="187" w:wrap="notBeside" w:vAnchor="text" w:hAnchor="text" w:y="1"/>
      <w:numPr>
        <w:numId w:val="10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uppressAutoHyphens/>
      <w:ind w:left="720" w:right="360"/>
    </w:pPr>
    <w:rPr>
      <w:color w:val="008080"/>
    </w:rPr>
  </w:style>
  <w:style w:type="paragraph" w:customStyle="1" w:styleId="SidebarListNumber">
    <w:name w:val="SidebarListNumber"/>
    <w:aliases w:val="yln"/>
    <w:basedOn w:val="ListNumber"/>
    <w:rsid w:val="00B261FD"/>
    <w:pPr>
      <w:framePr w:hSpace="187" w:vSpace="187" w:wrap="notBeside" w:vAnchor="text" w:hAnchor="text" w:y="1"/>
      <w:numPr>
        <w:ilvl w:val="0"/>
        <w:numId w:val="9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line="240" w:lineRule="atLeast"/>
      <w:ind w:left="720" w:right="360"/>
    </w:pPr>
    <w:rPr>
      <w:color w:val="008080"/>
    </w:rPr>
  </w:style>
  <w:style w:type="paragraph" w:customStyle="1" w:styleId="SidebarTitle">
    <w:name w:val="SidebarTitle"/>
    <w:aliases w:val="yt"/>
    <w:basedOn w:val="SidebarBody"/>
    <w:rsid w:val="00B261FD"/>
    <w:pPr>
      <w:framePr w:wrap="notBeside"/>
      <w:jc w:val="center"/>
    </w:pPr>
    <w:rPr>
      <w:sz w:val="36"/>
    </w:rPr>
  </w:style>
  <w:style w:type="character" w:customStyle="1" w:styleId="Subscript">
    <w:name w:val="Subscript"/>
    <w:rsid w:val="00AE1827"/>
    <w:rPr>
      <w:rFonts w:ascii="Times" w:hAnsi="Times"/>
      <w:noProof/>
      <w:color w:val="FF0000"/>
      <w:position w:val="-6"/>
      <w:sz w:val="20"/>
    </w:rPr>
  </w:style>
  <w:style w:type="character" w:customStyle="1" w:styleId="Superscript">
    <w:name w:val="Superscript"/>
    <w:rsid w:val="00AE1827"/>
    <w:rPr>
      <w:noProof/>
      <w:color w:val="FF0000"/>
      <w:position w:val="6"/>
    </w:rPr>
  </w:style>
  <w:style w:type="paragraph" w:customStyle="1" w:styleId="TableTitle">
    <w:name w:val="TableTitle"/>
    <w:aliases w:val="tt"/>
    <w:basedOn w:val="FigureTitle"/>
    <w:link w:val="TableTitleChar"/>
    <w:rsid w:val="00B261FD"/>
    <w:pPr>
      <w:spacing w:before="240"/>
    </w:pPr>
    <w:rPr>
      <w:color w:val="000080"/>
    </w:rPr>
  </w:style>
  <w:style w:type="character" w:customStyle="1" w:styleId="UserInput">
    <w:name w:val="User Input"/>
    <w:aliases w:val="fcb,user input"/>
    <w:basedOn w:val="DefaultParagraphFont"/>
    <w:rsid w:val="00B261FD"/>
    <w:rPr>
      <w:rFonts w:ascii="Courier" w:hAnsi="Courier"/>
      <w:b/>
      <w:noProof/>
      <w:color w:val="FF0000"/>
    </w:rPr>
  </w:style>
  <w:style w:type="character" w:customStyle="1" w:styleId="UserInputReplaceable">
    <w:name w:val="User Input Replaceable"/>
    <w:aliases w:val="fcbi,user input replaceable"/>
    <w:basedOn w:val="UserInput"/>
    <w:rsid w:val="00B261FD"/>
    <w:rPr>
      <w:rFonts w:ascii="Courier" w:hAnsi="Courier"/>
      <w:b/>
      <w:i/>
      <w:noProof/>
      <w:color w:val="FF0000"/>
    </w:rPr>
  </w:style>
  <w:style w:type="character" w:styleId="Emphasis">
    <w:name w:val="Emphasis"/>
    <w:aliases w:val="fi,emphasis"/>
    <w:basedOn w:val="DefaultParagraphFont"/>
    <w:rsid w:val="00B261FD"/>
    <w:rPr>
      <w:rFonts w:ascii="Times" w:hAnsi="Times"/>
      <w:i/>
      <w:noProof w:val="0"/>
      <w:color w:val="FF0000"/>
      <w:lang w:val="en-US"/>
    </w:rPr>
  </w:style>
  <w:style w:type="paragraph" w:styleId="DocumentMap">
    <w:name w:val="Document Map"/>
    <w:basedOn w:val="Normal"/>
    <w:semiHidden/>
    <w:rsid w:val="00B261FD"/>
    <w:pPr>
      <w:shd w:val="clear" w:color="auto" w:fill="000080"/>
    </w:pPr>
    <w:rPr>
      <w:rFonts w:ascii="Geneva" w:hAnsi="Geneva"/>
    </w:rPr>
  </w:style>
  <w:style w:type="character" w:customStyle="1" w:styleId="Filename">
    <w:name w:val="Filename"/>
    <w:rsid w:val="00AE1827"/>
    <w:rPr>
      <w:rFonts w:ascii="Times" w:hAnsi="Times"/>
      <w:i/>
      <w:noProof/>
      <w:color w:val="FF9900"/>
    </w:rPr>
  </w:style>
  <w:style w:type="character" w:customStyle="1" w:styleId="TechnicalItalic">
    <w:name w:val="Technical Italic"/>
    <w:aliases w:val="fix,technical italic"/>
    <w:basedOn w:val="DefaultParagraphFont"/>
    <w:rsid w:val="00B261FD"/>
    <w:rPr>
      <w:rFonts w:ascii="Times" w:hAnsi="Times"/>
      <w:i/>
      <w:noProof/>
      <w:color w:val="FF0000"/>
    </w:rPr>
  </w:style>
  <w:style w:type="character" w:styleId="FollowedHyperlink">
    <w:name w:val="FollowedHyperlink"/>
    <w:rsid w:val="00615F9E"/>
    <w:rPr>
      <w:noProof/>
      <w:color w:val="FF0000"/>
      <w:u w:val="none"/>
      <w:lang w:val="en-US"/>
    </w:rPr>
  </w:style>
  <w:style w:type="paragraph" w:styleId="Footer">
    <w:name w:val="footer"/>
    <w:basedOn w:val="Normal"/>
    <w:rsid w:val="00B261FD"/>
    <w:pPr>
      <w:tabs>
        <w:tab w:val="center" w:pos="4320"/>
        <w:tab w:val="right" w:pos="8640"/>
      </w:tabs>
    </w:pPr>
  </w:style>
  <w:style w:type="paragraph" w:styleId="FootnoteText">
    <w:name w:val="footnote text"/>
    <w:aliases w:val="fn"/>
    <w:basedOn w:val="Normal"/>
    <w:semiHidden/>
    <w:rsid w:val="00B261FD"/>
    <w:pPr>
      <w:spacing w:before="60" w:after="60"/>
    </w:pPr>
    <w:rPr>
      <w:sz w:val="18"/>
    </w:rPr>
  </w:style>
  <w:style w:type="paragraph" w:styleId="Header">
    <w:name w:val="header"/>
    <w:basedOn w:val="Normal"/>
    <w:link w:val="HeaderChar"/>
    <w:rsid w:val="00B261FD"/>
    <w:pPr>
      <w:tabs>
        <w:tab w:val="center" w:pos="4320"/>
        <w:tab w:val="right" w:pos="8640"/>
      </w:tabs>
    </w:pPr>
  </w:style>
  <w:style w:type="character" w:styleId="Hyperlink">
    <w:name w:val="Hyperlink"/>
    <w:aliases w:val="url"/>
    <w:basedOn w:val="DefaultParagraphFont"/>
    <w:rsid w:val="00B261FD"/>
    <w:rPr>
      <w:i/>
      <w:color w:val="FF0000"/>
      <w:u w:val="single"/>
    </w:rPr>
  </w:style>
  <w:style w:type="character" w:customStyle="1" w:styleId="InlineComment">
    <w:name w:val="Inline Comment"/>
    <w:rsid w:val="00AE1827"/>
    <w:rPr>
      <w:b/>
      <w:i/>
      <w:caps/>
      <w:color w:val="0000FF"/>
      <w:u w:val="single"/>
      <w:bdr w:val="none" w:sz="0" w:space="0" w:color="auto"/>
    </w:rPr>
  </w:style>
  <w:style w:type="character" w:styleId="PageNumber">
    <w:name w:val="page number"/>
    <w:basedOn w:val="DefaultParagraphFont"/>
    <w:rsid w:val="00B261FD"/>
  </w:style>
  <w:style w:type="character" w:customStyle="1" w:styleId="Symbol">
    <w:name w:val="Symbol"/>
    <w:basedOn w:val="DefaultParagraphFont"/>
    <w:rsid w:val="00B261FD"/>
    <w:rPr>
      <w:rFonts w:ascii="Symbol" w:hAnsi="Symbol"/>
      <w:noProof/>
      <w:color w:val="FF0000"/>
      <w:bdr w:val="none" w:sz="0" w:space="0" w:color="auto"/>
    </w:rPr>
  </w:style>
  <w:style w:type="character" w:styleId="Strong">
    <w:name w:val="Strong"/>
    <w:aliases w:val="fb,bold"/>
    <w:basedOn w:val="DefaultParagraphFont"/>
    <w:rsid w:val="00B261FD"/>
    <w:rPr>
      <w:rFonts w:ascii="Times" w:hAnsi="Times"/>
      <w:b/>
      <w:noProof w:val="0"/>
      <w:color w:val="FF0000"/>
      <w:lang w:val="en-US"/>
    </w:rPr>
  </w:style>
  <w:style w:type="paragraph" w:customStyle="1" w:styleId="SidebarType">
    <w:name w:val="SidebarType"/>
    <w:basedOn w:val="SidebarTitle"/>
    <w:next w:val="SidebarTitle"/>
    <w:rsid w:val="00AE1827"/>
    <w:pPr>
      <w:framePr w:wrap="notBeside"/>
      <w:jc w:val="left"/>
    </w:pPr>
    <w:rPr>
      <w:b/>
      <w:caps/>
      <w:sz w:val="24"/>
    </w:rPr>
  </w:style>
  <w:style w:type="character" w:styleId="FootnoteReference">
    <w:name w:val="footnote reference"/>
    <w:basedOn w:val="DefaultParagraphFont"/>
    <w:semiHidden/>
    <w:rsid w:val="00B261FD"/>
    <w:rPr>
      <w:vertAlign w:val="superscript"/>
    </w:rPr>
  </w:style>
  <w:style w:type="character" w:customStyle="1" w:styleId="Heading1Char">
    <w:name w:val="Heading 1 Char"/>
    <w:aliases w:val="heading 1 Char,HeadA Char,h1 Char"/>
    <w:link w:val="Heading1"/>
    <w:rsid w:val="00F74296"/>
    <w:rPr>
      <w:rFonts w:ascii="Times" w:hAnsi="Times"/>
      <w:b/>
      <w:color w:val="FF0000"/>
      <w:sz w:val="36"/>
    </w:rPr>
  </w:style>
  <w:style w:type="character" w:customStyle="1" w:styleId="CodeChar">
    <w:name w:val="Code Char"/>
    <w:aliases w:val="x Char,c Char"/>
    <w:link w:val="Code"/>
    <w:rsid w:val="006A277C"/>
    <w:rPr>
      <w:rFonts w:ascii="Courier New" w:hAnsi="Courier New"/>
      <w:color w:val="008000"/>
      <w:spacing w:val="-10"/>
      <w:sz w:val="18"/>
    </w:rPr>
  </w:style>
  <w:style w:type="character" w:customStyle="1" w:styleId="ExampleTitleChar">
    <w:name w:val="ExampleTitle Char"/>
    <w:aliases w:val="xt Char"/>
    <w:link w:val="ExampleTitle"/>
    <w:rsid w:val="006A277C"/>
    <w:rPr>
      <w:rFonts w:ascii="Times" w:hAnsi="Times"/>
      <w:i/>
      <w:color w:val="008000"/>
    </w:rPr>
  </w:style>
  <w:style w:type="character" w:customStyle="1" w:styleId="normal1">
    <w:name w:val="normal1"/>
    <w:rsid w:val="003E2F37"/>
    <w:rPr>
      <w:rFonts w:ascii="Arial" w:hAnsi="Arial" w:cs="Arial" w:hint="default"/>
      <w:b w:val="0"/>
      <w:bCs w:val="0"/>
      <w:sz w:val="18"/>
      <w:szCs w:val="18"/>
    </w:rPr>
  </w:style>
  <w:style w:type="character" w:styleId="CommentReference">
    <w:name w:val="annotation reference"/>
    <w:semiHidden/>
    <w:rsid w:val="001C73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7381"/>
  </w:style>
  <w:style w:type="paragraph" w:styleId="CommentSubject">
    <w:name w:val="annotation subject"/>
    <w:basedOn w:val="CommentText"/>
    <w:next w:val="CommentText"/>
    <w:semiHidden/>
    <w:rsid w:val="001C7381"/>
    <w:rPr>
      <w:b/>
      <w:bCs/>
    </w:rPr>
  </w:style>
  <w:style w:type="paragraph" w:styleId="BalloonText">
    <w:name w:val="Balloon Text"/>
    <w:basedOn w:val="Normal"/>
    <w:semiHidden/>
    <w:rsid w:val="001C7381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 Char"/>
    <w:link w:val="BodyText"/>
    <w:rsid w:val="00A54E41"/>
    <w:rPr>
      <w:rFonts w:ascii="Times" w:hAnsi="Times"/>
      <w:color w:val="000000"/>
      <w:lang w:val="en-US" w:eastAsia="en-US" w:bidi="ar-SA"/>
    </w:rPr>
  </w:style>
  <w:style w:type="character" w:customStyle="1" w:styleId="SidebarBodyChar">
    <w:name w:val="SidebarBody Char"/>
    <w:aliases w:val="yb Char"/>
    <w:link w:val="SidebarBody"/>
    <w:rsid w:val="00A54E41"/>
    <w:rPr>
      <w:rFonts w:ascii="Times" w:hAnsi="Times"/>
      <w:color w:val="008080"/>
    </w:rPr>
  </w:style>
  <w:style w:type="character" w:customStyle="1" w:styleId="SidebarCodeChar">
    <w:name w:val="SidebarCode Char"/>
    <w:aliases w:val="yc Char"/>
    <w:link w:val="SidebarCode"/>
    <w:rsid w:val="00A54E41"/>
    <w:rPr>
      <w:rFonts w:ascii="Courier" w:hAnsi="Courier"/>
      <w:color w:val="008080"/>
      <w:sz w:val="18"/>
    </w:rPr>
  </w:style>
  <w:style w:type="table" w:styleId="TableGrid">
    <w:name w:val="Table Grid"/>
    <w:basedOn w:val="TableNormal"/>
    <w:rsid w:val="00FA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basedOn w:val="Normal"/>
    <w:link w:val="FigureCaptionChar"/>
    <w:rsid w:val="00CC55A8"/>
    <w:rPr>
      <w:color w:val="0000FF"/>
    </w:rPr>
  </w:style>
  <w:style w:type="character" w:customStyle="1" w:styleId="FigureCaptionChar">
    <w:name w:val="Figure Caption Char"/>
    <w:link w:val="FigureCaption"/>
    <w:rsid w:val="00CC55A8"/>
    <w:rPr>
      <w:rFonts w:ascii="Times" w:hAnsi="Times"/>
      <w:color w:val="0000FF"/>
      <w:lang w:val="en-US" w:eastAsia="en-US" w:bidi="ar-SA"/>
    </w:rPr>
  </w:style>
  <w:style w:type="paragraph" w:customStyle="1" w:styleId="NumberedBodyText">
    <w:name w:val="Numbered Body Text"/>
    <w:basedOn w:val="BodyText"/>
    <w:rsid w:val="00CC55A8"/>
    <w:pPr>
      <w:numPr>
        <w:numId w:val="11"/>
      </w:numPr>
      <w:spacing w:line="240" w:lineRule="atLeast"/>
      <w:ind w:right="4680"/>
    </w:pPr>
  </w:style>
  <w:style w:type="character" w:customStyle="1" w:styleId="onlineitem">
    <w:name w:val="online item"/>
    <w:aliases w:val="fiy"/>
    <w:basedOn w:val="DefaultParagraphFont"/>
    <w:rsid w:val="00B261FD"/>
    <w:rPr>
      <w:rFonts w:ascii="Times" w:hAnsi="Times"/>
      <w:i/>
      <w:noProof/>
      <w:color w:val="FF0000"/>
    </w:rPr>
  </w:style>
  <w:style w:type="character" w:customStyle="1" w:styleId="subscript0">
    <w:name w:val="subscript"/>
    <w:basedOn w:val="DefaultParagraphFont"/>
    <w:rsid w:val="00B261FD"/>
    <w:rPr>
      <w:rFonts w:ascii="Times" w:hAnsi="Times"/>
      <w:noProof/>
      <w:color w:val="FF0000"/>
      <w:position w:val="-6"/>
      <w:sz w:val="20"/>
    </w:rPr>
  </w:style>
  <w:style w:type="character" w:customStyle="1" w:styleId="superscript0">
    <w:name w:val="superscript"/>
    <w:basedOn w:val="DefaultParagraphFont"/>
    <w:rsid w:val="00B261FD"/>
    <w:rPr>
      <w:noProof/>
      <w:color w:val="FF0000"/>
      <w:position w:val="6"/>
    </w:rPr>
  </w:style>
  <w:style w:type="character" w:customStyle="1" w:styleId="CommentChar">
    <w:name w:val="Comment Char"/>
    <w:aliases w:val="z Char"/>
    <w:link w:val="Comment"/>
    <w:rsid w:val="00E33024"/>
    <w:rPr>
      <w:rFonts w:ascii="Times" w:hAnsi="Times"/>
      <w:color w:val="0000FF"/>
      <w:u w:val="single"/>
    </w:rPr>
  </w:style>
  <w:style w:type="character" w:customStyle="1" w:styleId="CommentTextChar">
    <w:name w:val="Comment Text Char"/>
    <w:link w:val="CommentText"/>
    <w:semiHidden/>
    <w:locked/>
    <w:rsid w:val="00D44EB5"/>
    <w:rPr>
      <w:rFonts w:ascii="Times" w:hAnsi="Times"/>
      <w:color w:val="000000"/>
      <w:lang w:val="en-US" w:eastAsia="en-US" w:bidi="ar-SA"/>
    </w:rPr>
  </w:style>
  <w:style w:type="character" w:customStyle="1" w:styleId="ListBulletChar">
    <w:name w:val="ListBullet Char"/>
    <w:aliases w:val="lb Char"/>
    <w:link w:val="ListBullet0"/>
    <w:rsid w:val="003B6D75"/>
    <w:rPr>
      <w:rFonts w:ascii="Times" w:hAnsi="Times"/>
      <w:color w:val="800000"/>
    </w:rPr>
  </w:style>
  <w:style w:type="paragraph" w:styleId="NormalWeb">
    <w:name w:val="Normal (Web)"/>
    <w:basedOn w:val="Normal"/>
    <w:rsid w:val="00280C68"/>
    <w:pPr>
      <w:spacing w:before="100" w:beforeAutospacing="1" w:after="100" w:afterAutospacing="1" w:line="240" w:lineRule="auto"/>
      <w:jc w:val="left"/>
    </w:pPr>
    <w:rPr>
      <w:rFonts w:ascii="Arial" w:hAnsi="Arial" w:cs="Arial"/>
      <w:color w:val="auto"/>
      <w:sz w:val="18"/>
      <w:szCs w:val="18"/>
    </w:rPr>
  </w:style>
  <w:style w:type="character" w:customStyle="1" w:styleId="nowrap1">
    <w:name w:val="nowrap1"/>
    <w:basedOn w:val="DefaultParagraphFont"/>
    <w:rsid w:val="00A83EB1"/>
  </w:style>
  <w:style w:type="character" w:customStyle="1" w:styleId="sortkey3">
    <w:name w:val="sortkey3"/>
    <w:basedOn w:val="DefaultParagraphFont"/>
    <w:rsid w:val="00A83EB1"/>
  </w:style>
  <w:style w:type="character" w:customStyle="1" w:styleId="FigureTitleChar">
    <w:name w:val="FigureTitle Char"/>
    <w:aliases w:val="gt Char"/>
    <w:link w:val="FigureTitle"/>
    <w:rsid w:val="009278BE"/>
    <w:rPr>
      <w:rFonts w:ascii="Times" w:hAnsi="Times"/>
      <w:i/>
      <w:color w:val="800000"/>
    </w:rPr>
  </w:style>
  <w:style w:type="character" w:customStyle="1" w:styleId="TableTitleChar">
    <w:name w:val="TableTitle Char"/>
    <w:aliases w:val="tt Char"/>
    <w:link w:val="TableTitle"/>
    <w:rsid w:val="009278BE"/>
    <w:rPr>
      <w:rFonts w:ascii="Times" w:hAnsi="Times"/>
      <w:i/>
      <w:color w:val="000080"/>
    </w:rPr>
  </w:style>
  <w:style w:type="character" w:customStyle="1" w:styleId="UnresolvedMention1">
    <w:name w:val="Unresolved Mention1"/>
    <w:uiPriority w:val="99"/>
    <w:semiHidden/>
    <w:unhideWhenUsed/>
    <w:rsid w:val="007037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5C"/>
    <w:rPr>
      <w:rFonts w:ascii="Times" w:hAnsi="Times"/>
      <w:color w:val="000000"/>
    </w:rPr>
  </w:style>
  <w:style w:type="character" w:styleId="PlaceholderText">
    <w:name w:val="Placeholder Text"/>
    <w:basedOn w:val="DefaultParagraphFont"/>
    <w:uiPriority w:val="99"/>
    <w:semiHidden/>
    <w:rsid w:val="001E4435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4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5F2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E650D2"/>
    <w:rPr>
      <w:rFonts w:ascii="Times" w:hAnsi="Times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liases w:val="Body"/>
    <w:qFormat/>
    <w:rsid w:val="00B261FD"/>
    <w:pPr>
      <w:spacing w:before="120" w:after="120" w:line="240" w:lineRule="atLeast"/>
      <w:jc w:val="both"/>
    </w:pPr>
    <w:rPr>
      <w:rFonts w:ascii="Times" w:hAnsi="Times"/>
      <w:color w:val="000000"/>
    </w:rPr>
  </w:style>
  <w:style w:type="paragraph" w:styleId="Heading1">
    <w:name w:val="heading 1"/>
    <w:aliases w:val="heading 1,HeadA,h1"/>
    <w:basedOn w:val="Normal"/>
    <w:link w:val="Heading1Char"/>
    <w:qFormat/>
    <w:rsid w:val="00B261FD"/>
    <w:pPr>
      <w:keepNext/>
      <w:spacing w:before="320" w:after="160"/>
      <w:outlineLvl w:val="0"/>
    </w:pPr>
    <w:rPr>
      <w:b/>
      <w:color w:val="FF0000"/>
      <w:sz w:val="36"/>
    </w:rPr>
  </w:style>
  <w:style w:type="paragraph" w:styleId="Heading2">
    <w:name w:val="heading 2"/>
    <w:aliases w:val="heading 2,HeadB,h2"/>
    <w:basedOn w:val="Normal"/>
    <w:qFormat/>
    <w:rsid w:val="00B261FD"/>
    <w:pPr>
      <w:keepNext/>
      <w:spacing w:before="240"/>
      <w:outlineLvl w:val="1"/>
    </w:pPr>
    <w:rPr>
      <w:b/>
      <w:color w:val="FF0000"/>
      <w:sz w:val="28"/>
    </w:rPr>
  </w:style>
  <w:style w:type="paragraph" w:styleId="Heading3">
    <w:name w:val="heading 3"/>
    <w:aliases w:val="heading 3,HeadC,h3"/>
    <w:basedOn w:val="Normal"/>
    <w:qFormat/>
    <w:rsid w:val="00B261FD"/>
    <w:pPr>
      <w:keepNext/>
      <w:spacing w:before="160" w:after="80"/>
      <w:outlineLvl w:val="2"/>
    </w:pPr>
    <w:rPr>
      <w:b/>
      <w:color w:val="FF0000"/>
    </w:rPr>
  </w:style>
  <w:style w:type="paragraph" w:styleId="Heading4">
    <w:name w:val="heading 4"/>
    <w:aliases w:val="heading 4,HeadD,h4"/>
    <w:basedOn w:val="Normal"/>
    <w:qFormat/>
    <w:rsid w:val="00B261FD"/>
    <w:pPr>
      <w:keepNext/>
      <w:spacing w:after="60"/>
      <w:outlineLvl w:val="3"/>
    </w:pPr>
    <w:rPr>
      <w:b/>
      <w:color w:val="FF0000"/>
    </w:rPr>
  </w:style>
  <w:style w:type="paragraph" w:styleId="Heading5">
    <w:name w:val="heading 5"/>
    <w:aliases w:val="heading 5,RefName,NutTerm,r1"/>
    <w:basedOn w:val="Normal"/>
    <w:qFormat/>
    <w:rsid w:val="00B261FD"/>
    <w:pPr>
      <w:keepNext/>
      <w:pBdr>
        <w:top w:val="single" w:sz="6" w:space="2" w:color="auto"/>
      </w:pBdr>
      <w:spacing w:before="60" w:after="60"/>
      <w:outlineLvl w:val="4"/>
    </w:pPr>
    <w:rPr>
      <w:b/>
      <w:color w:val="FF00FF"/>
      <w:sz w:val="28"/>
    </w:rPr>
  </w:style>
  <w:style w:type="paragraph" w:styleId="Heading6">
    <w:name w:val="heading 6"/>
    <w:aliases w:val="heading 6,RefSectA,NutListTitle,r2"/>
    <w:basedOn w:val="Normal"/>
    <w:qFormat/>
    <w:rsid w:val="00B261FD"/>
    <w:pPr>
      <w:keepNext/>
      <w:spacing w:before="60" w:after="60"/>
      <w:outlineLvl w:val="5"/>
    </w:pPr>
    <w:rPr>
      <w:b/>
      <w:color w:val="FF00FF"/>
    </w:rPr>
  </w:style>
  <w:style w:type="paragraph" w:styleId="Heading7">
    <w:name w:val="heading 7"/>
    <w:aliases w:val="heading 7,RefSectB,r3"/>
    <w:basedOn w:val="Normal"/>
    <w:qFormat/>
    <w:rsid w:val="00B261FD"/>
    <w:pPr>
      <w:keepNext/>
      <w:spacing w:before="40" w:after="40"/>
      <w:ind w:left="360"/>
      <w:outlineLvl w:val="6"/>
    </w:pPr>
    <w:rPr>
      <w:b/>
      <w:color w:val="FF00FF"/>
    </w:rPr>
  </w:style>
  <w:style w:type="paragraph" w:styleId="Heading8">
    <w:name w:val="heading 8"/>
    <w:aliases w:val="heading 8,RefSectC,r4"/>
    <w:basedOn w:val="Normal"/>
    <w:qFormat/>
    <w:rsid w:val="00B261FD"/>
    <w:pPr>
      <w:spacing w:before="40" w:after="40"/>
      <w:ind w:left="720"/>
      <w:outlineLvl w:val="7"/>
    </w:pPr>
    <w:rPr>
      <w:rFonts w:ascii="Helvetica" w:hAnsi="Helvetica"/>
      <w:b/>
      <w:color w:val="FF00FF"/>
      <w:sz w:val="18"/>
    </w:rPr>
  </w:style>
  <w:style w:type="paragraph" w:styleId="Heading9">
    <w:name w:val="heading 9"/>
    <w:aliases w:val="heading 9,RefSectD,r5"/>
    <w:basedOn w:val="Normal"/>
    <w:qFormat/>
    <w:rsid w:val="00B261FD"/>
    <w:pPr>
      <w:spacing w:before="40" w:after="40"/>
      <w:ind w:left="1080"/>
      <w:outlineLvl w:val="8"/>
    </w:pPr>
    <w:rPr>
      <w:rFonts w:ascii="Helvetica" w:hAnsi="Helvetica"/>
      <w:b/>
      <w:color w:val="FF00FF"/>
      <w:sz w:val="18"/>
    </w:rPr>
  </w:style>
  <w:style w:type="character" w:default="1" w:styleId="DefaultParagraphFont">
    <w:name w:val="Default Paragraph Font"/>
    <w:semiHidden/>
    <w:rsid w:val="00B261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B261FD"/>
  </w:style>
  <w:style w:type="paragraph" w:styleId="BodyText">
    <w:name w:val="Body Text"/>
    <w:aliases w:val="b"/>
    <w:link w:val="BodyTextChar"/>
    <w:rsid w:val="00AE1827"/>
    <w:pPr>
      <w:spacing w:before="120" w:after="120"/>
      <w:jc w:val="both"/>
    </w:pPr>
    <w:rPr>
      <w:rFonts w:ascii="Times" w:hAnsi="Times"/>
      <w:color w:val="000000"/>
    </w:rPr>
  </w:style>
  <w:style w:type="paragraph" w:customStyle="1" w:styleId="ListBullet">
    <w:name w:val="&gt;ListBullet"/>
    <w:aliases w:val="&gt;lb"/>
    <w:basedOn w:val="Normal"/>
    <w:rsid w:val="00B261FD"/>
    <w:pPr>
      <w:numPr>
        <w:numId w:val="1"/>
      </w:numPr>
      <w:tabs>
        <w:tab w:val="clear" w:pos="360"/>
      </w:tabs>
      <w:spacing w:before="80" w:after="80"/>
      <w:ind w:left="720"/>
    </w:pPr>
    <w:rPr>
      <w:color w:val="800000"/>
    </w:rPr>
  </w:style>
  <w:style w:type="paragraph" w:customStyle="1" w:styleId="ListBullet1">
    <w:name w:val="ListBullet..."/>
    <w:aliases w:val="lbb"/>
    <w:basedOn w:val="Normal"/>
    <w:rsid w:val="00B261FD"/>
    <w:pPr>
      <w:spacing w:before="80" w:after="80"/>
      <w:ind w:left="360"/>
    </w:pPr>
    <w:rPr>
      <w:color w:val="800000"/>
    </w:rPr>
  </w:style>
  <w:style w:type="paragraph" w:customStyle="1" w:styleId="ListBullet2">
    <w:name w:val="&gt;ListBullet..."/>
    <w:aliases w:val="&gt;lbb"/>
    <w:basedOn w:val="ListBullet1"/>
    <w:rsid w:val="00B261FD"/>
    <w:pPr>
      <w:ind w:left="720"/>
    </w:pPr>
  </w:style>
  <w:style w:type="paragraph" w:customStyle="1" w:styleId="ListBullet0">
    <w:name w:val="ListBullet"/>
    <w:aliases w:val="lb"/>
    <w:basedOn w:val="Normal"/>
    <w:link w:val="ListBulletChar"/>
    <w:rsid w:val="00B261FD"/>
    <w:pPr>
      <w:numPr>
        <w:numId w:val="2"/>
      </w:numPr>
      <w:spacing w:before="80" w:after="80"/>
    </w:pPr>
    <w:rPr>
      <w:color w:val="800000"/>
    </w:rPr>
  </w:style>
  <w:style w:type="paragraph" w:customStyle="1" w:styleId="ListNumber">
    <w:name w:val="ListNumber"/>
    <w:aliases w:val="ln"/>
    <w:basedOn w:val="ListBullet0"/>
    <w:rsid w:val="00B261FD"/>
    <w:pPr>
      <w:spacing w:line="240" w:lineRule="auto"/>
    </w:pPr>
    <w:rPr>
      <w:snapToGrid w:val="0"/>
      <w:color w:val="000080"/>
    </w:rPr>
  </w:style>
  <w:style w:type="paragraph" w:customStyle="1" w:styleId="ListNumber0">
    <w:name w:val="&gt;ListNumber"/>
    <w:aliases w:val="&gt;ln"/>
    <w:basedOn w:val="ListNumber"/>
    <w:rsid w:val="00B261FD"/>
    <w:pPr>
      <w:ind w:left="720"/>
    </w:pPr>
  </w:style>
  <w:style w:type="paragraph" w:customStyle="1" w:styleId="ListNumber1">
    <w:name w:val="ListNumber..."/>
    <w:aliases w:val="lnn"/>
    <w:basedOn w:val="ListBullet1"/>
    <w:rsid w:val="00B261FD"/>
    <w:rPr>
      <w:color w:val="000080"/>
    </w:rPr>
  </w:style>
  <w:style w:type="paragraph" w:customStyle="1" w:styleId="ListNumber2">
    <w:name w:val="&gt;ListNumber..."/>
    <w:aliases w:val="&gt;lnn"/>
    <w:basedOn w:val="ListNumber1"/>
    <w:rsid w:val="00B261FD"/>
    <w:pPr>
      <w:ind w:left="720"/>
    </w:pPr>
  </w:style>
  <w:style w:type="paragraph" w:customStyle="1" w:styleId="ListVariable">
    <w:name w:val="ListVariable"/>
    <w:aliases w:val="lv"/>
    <w:basedOn w:val="Normal"/>
    <w:next w:val="Normal"/>
    <w:rsid w:val="00B261FD"/>
    <w:pPr>
      <w:spacing w:before="0" w:after="80"/>
      <w:ind w:left="360"/>
    </w:pPr>
    <w:rPr>
      <w:color w:val="008000"/>
    </w:rPr>
  </w:style>
  <w:style w:type="paragraph" w:customStyle="1" w:styleId="ListVariableTerm">
    <w:name w:val="ListVariableTerm"/>
    <w:aliases w:val="lvt"/>
    <w:basedOn w:val="ListVariable"/>
    <w:next w:val="ListVariable"/>
    <w:rsid w:val="00B261FD"/>
    <w:pPr>
      <w:keepNext/>
      <w:spacing w:after="0"/>
      <w:ind w:left="0"/>
    </w:pPr>
  </w:style>
  <w:style w:type="paragraph" w:customStyle="1" w:styleId="ListVariable0">
    <w:name w:val="&gt;ListVariable"/>
    <w:aliases w:val="&gt;lv"/>
    <w:basedOn w:val="ListVariable"/>
    <w:next w:val="Normal"/>
    <w:rsid w:val="00B261FD"/>
    <w:pPr>
      <w:ind w:left="720"/>
    </w:pPr>
    <w:rPr>
      <w:color w:val="800080"/>
    </w:rPr>
  </w:style>
  <w:style w:type="paragraph" w:customStyle="1" w:styleId="ListVariableTerm0">
    <w:name w:val="&gt;ListVariableTerm"/>
    <w:aliases w:val="&gt;lvt"/>
    <w:basedOn w:val="ListVariable0"/>
    <w:next w:val="ListVariable0"/>
    <w:rsid w:val="00B261FD"/>
    <w:pPr>
      <w:spacing w:after="0"/>
      <w:ind w:left="360"/>
    </w:pPr>
  </w:style>
  <w:style w:type="paragraph" w:customStyle="1" w:styleId="CellBody">
    <w:name w:val="CellBody"/>
    <w:aliases w:val="tb"/>
    <w:basedOn w:val="Normal"/>
    <w:rsid w:val="00B261FD"/>
    <w:pPr>
      <w:keepLines/>
      <w:spacing w:before="40" w:after="40"/>
      <w:jc w:val="left"/>
    </w:pPr>
    <w:rPr>
      <w:color w:val="000080"/>
    </w:rPr>
  </w:style>
  <w:style w:type="paragraph" w:customStyle="1" w:styleId="CellCode">
    <w:name w:val="CellCode"/>
    <w:aliases w:val="tc"/>
    <w:basedOn w:val="CellBody"/>
    <w:rsid w:val="00B261FD"/>
    <w:pPr>
      <w:spacing w:line="240" w:lineRule="auto"/>
    </w:pPr>
    <w:rPr>
      <w:rFonts w:ascii="Courier" w:hAnsi="Courier"/>
      <w:sz w:val="18"/>
    </w:rPr>
  </w:style>
  <w:style w:type="paragraph" w:customStyle="1" w:styleId="CellHeading">
    <w:name w:val="CellHeading"/>
    <w:aliases w:val="th"/>
    <w:basedOn w:val="CellBody"/>
    <w:rsid w:val="00B261FD"/>
    <w:rPr>
      <w:b/>
    </w:rPr>
  </w:style>
  <w:style w:type="paragraph" w:customStyle="1" w:styleId="CellSubhead">
    <w:name w:val="CellSubhead"/>
    <w:aliases w:val="ts"/>
    <w:basedOn w:val="CellHeading"/>
    <w:rsid w:val="00B261FD"/>
  </w:style>
  <w:style w:type="paragraph" w:customStyle="1" w:styleId="ChapterTitle">
    <w:name w:val="ChapterTitle"/>
    <w:aliases w:val="ct"/>
    <w:basedOn w:val="Normal"/>
    <w:rsid w:val="00B261FD"/>
    <w:pPr>
      <w:spacing w:before="80" w:after="2160"/>
      <w:jc w:val="right"/>
      <w:outlineLvl w:val="0"/>
    </w:pPr>
    <w:rPr>
      <w:color w:val="FF0000"/>
      <w:sz w:val="48"/>
    </w:rPr>
  </w:style>
  <w:style w:type="paragraph" w:customStyle="1" w:styleId="ChapterLabel">
    <w:name w:val="ChapterLabel"/>
    <w:aliases w:val="cl"/>
    <w:basedOn w:val="ChapterTitle"/>
    <w:rsid w:val="00B261FD"/>
    <w:pPr>
      <w:pageBreakBefore/>
      <w:spacing w:after="480"/>
    </w:pPr>
    <w:rPr>
      <w:b/>
      <w:sz w:val="96"/>
    </w:rPr>
  </w:style>
  <w:style w:type="paragraph" w:customStyle="1" w:styleId="Code">
    <w:name w:val="Code"/>
    <w:aliases w:val="x,c"/>
    <w:basedOn w:val="Normal"/>
    <w:link w:val="CodeChar"/>
    <w:rsid w:val="00B261FD"/>
    <w:pPr>
      <w:pBdr>
        <w:left w:val="single" w:sz="6" w:space="2" w:color="auto"/>
      </w:pBdr>
      <w:tabs>
        <w:tab w:val="bar" w:pos="8460"/>
      </w:tabs>
      <w:spacing w:before="0" w:after="0" w:line="240" w:lineRule="auto"/>
      <w:ind w:left="360" w:right="-1354"/>
      <w:jc w:val="left"/>
    </w:pPr>
    <w:rPr>
      <w:rFonts w:ascii="Courier New" w:hAnsi="Courier New"/>
      <w:color w:val="008000"/>
      <w:spacing w:val="-10"/>
      <w:sz w:val="18"/>
    </w:rPr>
  </w:style>
  <w:style w:type="paragraph" w:customStyle="1" w:styleId="CodeEmphasis">
    <w:name w:val="CodeEmphasis"/>
    <w:aliases w:val="xe"/>
    <w:basedOn w:val="Code"/>
    <w:rsid w:val="00B261FD"/>
    <w:rPr>
      <w:b/>
    </w:rPr>
  </w:style>
  <w:style w:type="paragraph" w:customStyle="1" w:styleId="CodeNum">
    <w:name w:val="CodeNum"/>
    <w:basedOn w:val="Code"/>
    <w:rsid w:val="00B261FD"/>
    <w:pPr>
      <w:numPr>
        <w:numId w:val="3"/>
      </w:numPr>
      <w:spacing w:line="200" w:lineRule="exact"/>
    </w:pPr>
  </w:style>
  <w:style w:type="paragraph" w:customStyle="1" w:styleId="Comment">
    <w:name w:val="Comment"/>
    <w:aliases w:val="z"/>
    <w:basedOn w:val="Normal"/>
    <w:link w:val="CommentChar"/>
    <w:rsid w:val="00B261FD"/>
    <w:pPr>
      <w:spacing w:before="80" w:after="80"/>
    </w:pPr>
    <w:rPr>
      <w:color w:val="0000FF"/>
      <w:u w:val="single"/>
    </w:rPr>
  </w:style>
  <w:style w:type="paragraph" w:customStyle="1" w:styleId="Epigraph">
    <w:name w:val="Epigraph"/>
    <w:aliases w:val="e"/>
    <w:basedOn w:val="Normal"/>
    <w:rsid w:val="00B261FD"/>
    <w:pPr>
      <w:spacing w:before="80" w:after="80"/>
      <w:jc w:val="right"/>
    </w:pPr>
    <w:rPr>
      <w:i/>
    </w:rPr>
  </w:style>
  <w:style w:type="paragraph" w:customStyle="1" w:styleId="EpigraphAuthor">
    <w:name w:val="EpigraphAuthor"/>
    <w:aliases w:val="ea"/>
    <w:basedOn w:val="Epigraph"/>
    <w:rsid w:val="00B261FD"/>
    <w:rPr>
      <w:i w:val="0"/>
    </w:rPr>
  </w:style>
  <w:style w:type="paragraph" w:customStyle="1" w:styleId="EpigraphCitation">
    <w:name w:val="EpigraphCitation"/>
    <w:aliases w:val="ec"/>
    <w:basedOn w:val="Epigraph"/>
    <w:rsid w:val="00B261FD"/>
    <w:pPr>
      <w:spacing w:after="480"/>
    </w:pPr>
  </w:style>
  <w:style w:type="paragraph" w:customStyle="1" w:styleId="ExampleTitle">
    <w:name w:val="ExampleTitle"/>
    <w:aliases w:val="xt"/>
    <w:basedOn w:val="Normal"/>
    <w:next w:val="Code"/>
    <w:link w:val="ExampleTitleChar"/>
    <w:rsid w:val="00B261FD"/>
    <w:pPr>
      <w:pBdr>
        <w:left w:val="single" w:sz="6" w:space="2" w:color="auto"/>
      </w:pBdr>
      <w:spacing w:before="80" w:after="80"/>
      <w:ind w:left="360" w:right="-288"/>
      <w:jc w:val="center"/>
    </w:pPr>
    <w:rPr>
      <w:i/>
      <w:color w:val="008000"/>
    </w:rPr>
  </w:style>
  <w:style w:type="paragraph" w:customStyle="1" w:styleId="FigureHolder">
    <w:name w:val="FigureHolder"/>
    <w:aliases w:val="gh"/>
    <w:basedOn w:val="Normal"/>
    <w:rsid w:val="00B261FD"/>
    <w:pPr>
      <w:spacing w:after="0"/>
      <w:jc w:val="center"/>
    </w:pPr>
    <w:rPr>
      <w:color w:val="800000"/>
    </w:rPr>
  </w:style>
  <w:style w:type="paragraph" w:customStyle="1" w:styleId="FigureTitle">
    <w:name w:val="FigureTitle"/>
    <w:aliases w:val="gt"/>
    <w:basedOn w:val="Normal"/>
    <w:link w:val="FigureTitleChar"/>
    <w:rsid w:val="00B261FD"/>
    <w:pPr>
      <w:spacing w:before="80" w:after="80"/>
      <w:ind w:left="720" w:right="720"/>
      <w:jc w:val="center"/>
    </w:pPr>
    <w:rPr>
      <w:i/>
      <w:color w:val="800000"/>
    </w:rPr>
  </w:style>
  <w:style w:type="character" w:customStyle="1" w:styleId="XRefColor">
    <w:name w:val="XRefColor"/>
    <w:aliases w:val="hc,HacksXRefColor"/>
    <w:rsid w:val="00615F9E"/>
    <w:rPr>
      <w:color w:val="008080"/>
      <w:lang w:val="en-US"/>
    </w:rPr>
  </w:style>
  <w:style w:type="character" w:customStyle="1" w:styleId="XRefColorCW">
    <w:name w:val="XRefColorCW"/>
    <w:aliases w:val="hw,HacksXRefColorCW"/>
    <w:rsid w:val="00615F9E"/>
    <w:rPr>
      <w:rFonts w:ascii="Courier" w:hAnsi="Courier"/>
      <w:color w:val="008080"/>
      <w:lang w:val="en-US"/>
    </w:rPr>
  </w:style>
  <w:style w:type="paragraph" w:customStyle="1" w:styleId="ListSimple">
    <w:name w:val="ListSimple"/>
    <w:aliases w:val="ls"/>
    <w:basedOn w:val="Normal"/>
    <w:rsid w:val="00B261FD"/>
    <w:pPr>
      <w:spacing w:before="0" w:after="0"/>
      <w:ind w:left="360"/>
      <w:jc w:val="left"/>
    </w:pPr>
    <w:rPr>
      <w:color w:val="0000FF"/>
    </w:rPr>
  </w:style>
  <w:style w:type="character" w:customStyle="1" w:styleId="Literal">
    <w:name w:val="Literal"/>
    <w:aliases w:val="fc,literal"/>
    <w:basedOn w:val="DefaultParagraphFont"/>
    <w:rsid w:val="00B261FD"/>
    <w:rPr>
      <w:rFonts w:ascii="Courier" w:hAnsi="Courier"/>
      <w:noProof/>
      <w:color w:val="FF0000"/>
    </w:rPr>
  </w:style>
  <w:style w:type="paragraph" w:customStyle="1" w:styleId="Note">
    <w:name w:val="Note"/>
    <w:aliases w:val="n"/>
    <w:basedOn w:val="Normal"/>
    <w:rsid w:val="00B261FD"/>
    <w:pPr>
      <w:pBdr>
        <w:top w:val="single" w:sz="6" w:space="2" w:color="auto"/>
        <w:bottom w:val="single" w:sz="6" w:space="2" w:color="auto"/>
      </w:pBdr>
      <w:ind w:left="720" w:right="720"/>
    </w:pPr>
    <w:rPr>
      <w:color w:val="008080"/>
    </w:rPr>
  </w:style>
  <w:style w:type="paragraph" w:customStyle="1" w:styleId="NoteCode">
    <w:name w:val="Note&gt;Code"/>
    <w:basedOn w:val="Note"/>
    <w:rsid w:val="00B261F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ListBullet">
    <w:name w:val="Note&gt;ListBullet"/>
    <w:basedOn w:val="Note"/>
    <w:rsid w:val="00B261FD"/>
    <w:pPr>
      <w:numPr>
        <w:numId w:val="4"/>
      </w:numPr>
      <w:tabs>
        <w:tab w:val="clear" w:pos="360"/>
      </w:tabs>
      <w:spacing w:before="80" w:after="80"/>
      <w:ind w:left="1080"/>
    </w:pPr>
  </w:style>
  <w:style w:type="paragraph" w:customStyle="1" w:styleId="NoteListNumber">
    <w:name w:val="Note&gt;ListNumber"/>
    <w:basedOn w:val="NoteListBullet"/>
    <w:rsid w:val="00B261FD"/>
    <w:pPr>
      <w:numPr>
        <w:numId w:val="5"/>
      </w:numPr>
      <w:tabs>
        <w:tab w:val="clear" w:pos="360"/>
      </w:tabs>
      <w:ind w:left="1080"/>
    </w:pPr>
  </w:style>
  <w:style w:type="paragraph" w:customStyle="1" w:styleId="NoteWarning">
    <w:name w:val="NoteWarning"/>
    <w:aliases w:val="nw"/>
    <w:basedOn w:val="Note"/>
    <w:rsid w:val="00B261FD"/>
    <w:pPr>
      <w:pBdr>
        <w:top w:val="double" w:sz="6" w:space="2" w:color="auto"/>
        <w:bottom w:val="double" w:sz="6" w:space="2" w:color="auto"/>
      </w:pBdr>
    </w:pPr>
    <w:rPr>
      <w:color w:val="800080"/>
    </w:rPr>
  </w:style>
  <w:style w:type="paragraph" w:customStyle="1" w:styleId="NoteWarningCode">
    <w:name w:val="NoteWarning&gt;Code"/>
    <w:basedOn w:val="NoteWarning"/>
    <w:rsid w:val="00B261FD"/>
    <w:pPr>
      <w:spacing w:before="0" w:after="0" w:line="200" w:lineRule="exact"/>
      <w:jc w:val="left"/>
    </w:pPr>
    <w:rPr>
      <w:rFonts w:ascii="Courier" w:hAnsi="Courier"/>
      <w:sz w:val="18"/>
    </w:rPr>
  </w:style>
  <w:style w:type="paragraph" w:customStyle="1" w:styleId="NoteWarningListBullet">
    <w:name w:val="NoteWarning&gt;ListBullet"/>
    <w:basedOn w:val="NoteWarning"/>
    <w:rsid w:val="00B261FD"/>
    <w:pPr>
      <w:numPr>
        <w:numId w:val="6"/>
      </w:numPr>
      <w:tabs>
        <w:tab w:val="clear" w:pos="360"/>
      </w:tabs>
      <w:spacing w:before="80" w:after="80"/>
      <w:ind w:left="1080"/>
    </w:pPr>
  </w:style>
  <w:style w:type="paragraph" w:customStyle="1" w:styleId="NoteWarningListNumber">
    <w:name w:val="NoteWarning&gt;ListNumber"/>
    <w:basedOn w:val="NoteListBullet"/>
    <w:rsid w:val="00B261FD"/>
    <w:pPr>
      <w:numPr>
        <w:numId w:val="7"/>
      </w:numPr>
      <w:pBdr>
        <w:top w:val="double" w:sz="6" w:space="2" w:color="auto"/>
        <w:bottom w:val="double" w:sz="6" w:space="2" w:color="auto"/>
      </w:pBdr>
      <w:tabs>
        <w:tab w:val="clear" w:pos="360"/>
      </w:tabs>
      <w:ind w:left="1080"/>
    </w:pPr>
    <w:rPr>
      <w:color w:val="800080"/>
    </w:rPr>
  </w:style>
  <w:style w:type="paragraph" w:customStyle="1" w:styleId="Quote1">
    <w:name w:val="Quote1"/>
    <w:aliases w:val="Quote,q"/>
    <w:basedOn w:val="Normal"/>
    <w:rsid w:val="00B261FD"/>
    <w:pPr>
      <w:spacing w:before="80" w:after="80" w:line="240" w:lineRule="auto"/>
      <w:ind w:left="360" w:right="360"/>
    </w:pPr>
    <w:rPr>
      <w:color w:val="008080"/>
      <w:sz w:val="18"/>
    </w:rPr>
  </w:style>
  <w:style w:type="paragraph" w:customStyle="1" w:styleId="RefSynopsis">
    <w:name w:val="RefSynopsis"/>
    <w:aliases w:val="Hack Description,rs,hd,NutSynopsis"/>
    <w:basedOn w:val="Normal"/>
    <w:rsid w:val="00B261FD"/>
    <w:pPr>
      <w:spacing w:before="80" w:after="80"/>
    </w:pPr>
    <w:rPr>
      <w:color w:val="FF00FF"/>
    </w:rPr>
  </w:style>
  <w:style w:type="paragraph" w:customStyle="1" w:styleId="RefPurpose">
    <w:name w:val="RefPurpose"/>
    <w:aliases w:val="rp"/>
    <w:basedOn w:val="RefSynopsis"/>
    <w:rsid w:val="00B261FD"/>
    <w:pPr>
      <w:numPr>
        <w:numId w:val="8"/>
      </w:numPr>
      <w:tabs>
        <w:tab w:val="left" w:pos="360"/>
      </w:tabs>
      <w:spacing w:before="0" w:after="0" w:line="200" w:lineRule="exact"/>
      <w:jc w:val="left"/>
    </w:pPr>
  </w:style>
  <w:style w:type="character" w:customStyle="1" w:styleId="Replaceable">
    <w:name w:val="Replaceable"/>
    <w:aliases w:val="fci,replaceable"/>
    <w:basedOn w:val="DefaultParagraphFont"/>
    <w:rsid w:val="00B261FD"/>
    <w:rPr>
      <w:rFonts w:ascii="Courier" w:hAnsi="Courier"/>
      <w:i/>
      <w:noProof/>
      <w:color w:val="FF0000"/>
    </w:rPr>
  </w:style>
  <w:style w:type="paragraph" w:customStyle="1" w:styleId="SidebarBody">
    <w:name w:val="SidebarBody"/>
    <w:aliases w:val="yb"/>
    <w:basedOn w:val="Normal"/>
    <w:link w:val="SidebarBodyChar"/>
    <w:rsid w:val="00B261FD"/>
    <w:pPr>
      <w:keepLines/>
      <w:framePr w:hSpace="187" w:vSpace="187" w:wrap="notBeside" w:vAnchor="text" w:hAnchor="text" w:y="1"/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before="80" w:after="80"/>
      <w:ind w:left="360" w:right="360"/>
    </w:pPr>
    <w:rPr>
      <w:color w:val="008080"/>
    </w:rPr>
  </w:style>
  <w:style w:type="paragraph" w:customStyle="1" w:styleId="SidebarCode">
    <w:name w:val="SidebarCode"/>
    <w:aliases w:val="yc"/>
    <w:basedOn w:val="SidebarBody"/>
    <w:link w:val="SidebarCodeChar"/>
    <w:rsid w:val="00B261FD"/>
    <w:pPr>
      <w:framePr w:wrap="notBeside"/>
      <w:spacing w:before="0" w:after="0" w:line="200" w:lineRule="exact"/>
    </w:pPr>
    <w:rPr>
      <w:rFonts w:ascii="Courier" w:hAnsi="Courier"/>
      <w:sz w:val="18"/>
    </w:rPr>
  </w:style>
  <w:style w:type="paragraph" w:customStyle="1" w:styleId="SidebarListBullet">
    <w:name w:val="SidebarListBullet"/>
    <w:aliases w:val="ylb"/>
    <w:basedOn w:val="ListBullet0"/>
    <w:rsid w:val="00B261FD"/>
    <w:pPr>
      <w:keepNext/>
      <w:framePr w:hSpace="187" w:vSpace="187" w:wrap="notBeside" w:vAnchor="text" w:hAnchor="text" w:y="1"/>
      <w:numPr>
        <w:numId w:val="10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uppressAutoHyphens/>
      <w:ind w:left="720" w:right="360"/>
    </w:pPr>
    <w:rPr>
      <w:color w:val="008080"/>
    </w:rPr>
  </w:style>
  <w:style w:type="paragraph" w:customStyle="1" w:styleId="SidebarListNumber">
    <w:name w:val="SidebarListNumber"/>
    <w:aliases w:val="yln"/>
    <w:basedOn w:val="ListNumber"/>
    <w:rsid w:val="00B261FD"/>
    <w:pPr>
      <w:framePr w:hSpace="187" w:vSpace="187" w:wrap="notBeside" w:vAnchor="text" w:hAnchor="text" w:y="1"/>
      <w:numPr>
        <w:ilvl w:val="0"/>
        <w:numId w:val="9"/>
      </w:numPr>
      <w:pBdr>
        <w:top w:val="single" w:sz="6" w:space="18" w:color="auto" w:shadow="1"/>
        <w:left w:val="single" w:sz="6" w:space="18" w:color="auto" w:shadow="1"/>
        <w:bottom w:val="single" w:sz="6" w:space="18" w:color="auto" w:shadow="1"/>
        <w:right w:val="single" w:sz="6" w:space="18" w:color="auto" w:shadow="1"/>
      </w:pBdr>
      <w:spacing w:line="240" w:lineRule="atLeast"/>
      <w:ind w:left="720" w:right="360"/>
    </w:pPr>
    <w:rPr>
      <w:color w:val="008080"/>
    </w:rPr>
  </w:style>
  <w:style w:type="paragraph" w:customStyle="1" w:styleId="SidebarTitle">
    <w:name w:val="SidebarTitle"/>
    <w:aliases w:val="yt"/>
    <w:basedOn w:val="SidebarBody"/>
    <w:rsid w:val="00B261FD"/>
    <w:pPr>
      <w:framePr w:wrap="notBeside"/>
      <w:jc w:val="center"/>
    </w:pPr>
    <w:rPr>
      <w:sz w:val="36"/>
    </w:rPr>
  </w:style>
  <w:style w:type="character" w:customStyle="1" w:styleId="Subscript">
    <w:name w:val="Subscript"/>
    <w:rsid w:val="00AE1827"/>
    <w:rPr>
      <w:rFonts w:ascii="Times" w:hAnsi="Times"/>
      <w:noProof/>
      <w:color w:val="FF0000"/>
      <w:position w:val="-6"/>
      <w:sz w:val="20"/>
    </w:rPr>
  </w:style>
  <w:style w:type="character" w:customStyle="1" w:styleId="Superscript">
    <w:name w:val="Superscript"/>
    <w:rsid w:val="00AE1827"/>
    <w:rPr>
      <w:noProof/>
      <w:color w:val="FF0000"/>
      <w:position w:val="6"/>
    </w:rPr>
  </w:style>
  <w:style w:type="paragraph" w:customStyle="1" w:styleId="TableTitle">
    <w:name w:val="TableTitle"/>
    <w:aliases w:val="tt"/>
    <w:basedOn w:val="FigureTitle"/>
    <w:link w:val="TableTitleChar"/>
    <w:rsid w:val="00B261FD"/>
    <w:pPr>
      <w:spacing w:before="240"/>
    </w:pPr>
    <w:rPr>
      <w:color w:val="000080"/>
    </w:rPr>
  </w:style>
  <w:style w:type="character" w:customStyle="1" w:styleId="UserInput">
    <w:name w:val="User Input"/>
    <w:aliases w:val="fcb,user input"/>
    <w:basedOn w:val="DefaultParagraphFont"/>
    <w:rsid w:val="00B261FD"/>
    <w:rPr>
      <w:rFonts w:ascii="Courier" w:hAnsi="Courier"/>
      <w:b/>
      <w:noProof/>
      <w:color w:val="FF0000"/>
    </w:rPr>
  </w:style>
  <w:style w:type="character" w:customStyle="1" w:styleId="UserInputReplaceable">
    <w:name w:val="User Input Replaceable"/>
    <w:aliases w:val="fcbi,user input replaceable"/>
    <w:basedOn w:val="UserInput"/>
    <w:rsid w:val="00B261FD"/>
    <w:rPr>
      <w:rFonts w:ascii="Courier" w:hAnsi="Courier"/>
      <w:b/>
      <w:i/>
      <w:noProof/>
      <w:color w:val="FF0000"/>
    </w:rPr>
  </w:style>
  <w:style w:type="character" w:styleId="Emphasis">
    <w:name w:val="Emphasis"/>
    <w:aliases w:val="fi,emphasis"/>
    <w:basedOn w:val="DefaultParagraphFont"/>
    <w:rsid w:val="00B261FD"/>
    <w:rPr>
      <w:rFonts w:ascii="Times" w:hAnsi="Times"/>
      <w:i/>
      <w:noProof w:val="0"/>
      <w:color w:val="FF0000"/>
      <w:lang w:val="en-US"/>
    </w:rPr>
  </w:style>
  <w:style w:type="paragraph" w:styleId="DocumentMap">
    <w:name w:val="Document Map"/>
    <w:basedOn w:val="Normal"/>
    <w:semiHidden/>
    <w:rsid w:val="00B261FD"/>
    <w:pPr>
      <w:shd w:val="clear" w:color="auto" w:fill="000080"/>
    </w:pPr>
    <w:rPr>
      <w:rFonts w:ascii="Geneva" w:hAnsi="Geneva"/>
    </w:rPr>
  </w:style>
  <w:style w:type="character" w:customStyle="1" w:styleId="Filename">
    <w:name w:val="Filename"/>
    <w:rsid w:val="00AE1827"/>
    <w:rPr>
      <w:rFonts w:ascii="Times" w:hAnsi="Times"/>
      <w:i/>
      <w:noProof/>
      <w:color w:val="FF9900"/>
    </w:rPr>
  </w:style>
  <w:style w:type="character" w:customStyle="1" w:styleId="TechnicalItalic">
    <w:name w:val="Technical Italic"/>
    <w:aliases w:val="fix,technical italic"/>
    <w:basedOn w:val="DefaultParagraphFont"/>
    <w:rsid w:val="00B261FD"/>
    <w:rPr>
      <w:rFonts w:ascii="Times" w:hAnsi="Times"/>
      <w:i/>
      <w:noProof/>
      <w:color w:val="FF0000"/>
    </w:rPr>
  </w:style>
  <w:style w:type="character" w:styleId="FollowedHyperlink">
    <w:name w:val="FollowedHyperlink"/>
    <w:rsid w:val="00615F9E"/>
    <w:rPr>
      <w:noProof/>
      <w:color w:val="FF0000"/>
      <w:u w:val="none"/>
      <w:lang w:val="en-US"/>
    </w:rPr>
  </w:style>
  <w:style w:type="paragraph" w:styleId="Footer">
    <w:name w:val="footer"/>
    <w:basedOn w:val="Normal"/>
    <w:rsid w:val="00B261FD"/>
    <w:pPr>
      <w:tabs>
        <w:tab w:val="center" w:pos="4320"/>
        <w:tab w:val="right" w:pos="8640"/>
      </w:tabs>
    </w:pPr>
  </w:style>
  <w:style w:type="paragraph" w:styleId="FootnoteText">
    <w:name w:val="footnote text"/>
    <w:aliases w:val="fn"/>
    <w:basedOn w:val="Normal"/>
    <w:semiHidden/>
    <w:rsid w:val="00B261FD"/>
    <w:pPr>
      <w:spacing w:before="60" w:after="60"/>
    </w:pPr>
    <w:rPr>
      <w:sz w:val="18"/>
    </w:rPr>
  </w:style>
  <w:style w:type="paragraph" w:styleId="Header">
    <w:name w:val="header"/>
    <w:basedOn w:val="Normal"/>
    <w:link w:val="HeaderChar"/>
    <w:rsid w:val="00B261FD"/>
    <w:pPr>
      <w:tabs>
        <w:tab w:val="center" w:pos="4320"/>
        <w:tab w:val="right" w:pos="8640"/>
      </w:tabs>
    </w:pPr>
  </w:style>
  <w:style w:type="character" w:styleId="Hyperlink">
    <w:name w:val="Hyperlink"/>
    <w:aliases w:val="url"/>
    <w:basedOn w:val="DefaultParagraphFont"/>
    <w:rsid w:val="00B261FD"/>
    <w:rPr>
      <w:i/>
      <w:color w:val="FF0000"/>
      <w:u w:val="single"/>
    </w:rPr>
  </w:style>
  <w:style w:type="character" w:customStyle="1" w:styleId="InlineComment">
    <w:name w:val="Inline Comment"/>
    <w:rsid w:val="00AE1827"/>
    <w:rPr>
      <w:b/>
      <w:i/>
      <w:caps/>
      <w:color w:val="0000FF"/>
      <w:u w:val="single"/>
      <w:bdr w:val="none" w:sz="0" w:space="0" w:color="auto"/>
    </w:rPr>
  </w:style>
  <w:style w:type="character" w:styleId="PageNumber">
    <w:name w:val="page number"/>
    <w:basedOn w:val="DefaultParagraphFont"/>
    <w:rsid w:val="00B261FD"/>
  </w:style>
  <w:style w:type="character" w:customStyle="1" w:styleId="Symbol">
    <w:name w:val="Symbol"/>
    <w:basedOn w:val="DefaultParagraphFont"/>
    <w:rsid w:val="00B261FD"/>
    <w:rPr>
      <w:rFonts w:ascii="Symbol" w:hAnsi="Symbol"/>
      <w:noProof/>
      <w:color w:val="FF0000"/>
      <w:bdr w:val="none" w:sz="0" w:space="0" w:color="auto"/>
    </w:rPr>
  </w:style>
  <w:style w:type="character" w:styleId="Strong">
    <w:name w:val="Strong"/>
    <w:aliases w:val="fb,bold"/>
    <w:basedOn w:val="DefaultParagraphFont"/>
    <w:rsid w:val="00B261FD"/>
    <w:rPr>
      <w:rFonts w:ascii="Times" w:hAnsi="Times"/>
      <w:b/>
      <w:noProof w:val="0"/>
      <w:color w:val="FF0000"/>
      <w:lang w:val="en-US"/>
    </w:rPr>
  </w:style>
  <w:style w:type="paragraph" w:customStyle="1" w:styleId="SidebarType">
    <w:name w:val="SidebarType"/>
    <w:basedOn w:val="SidebarTitle"/>
    <w:next w:val="SidebarTitle"/>
    <w:rsid w:val="00AE1827"/>
    <w:pPr>
      <w:framePr w:wrap="notBeside"/>
      <w:jc w:val="left"/>
    </w:pPr>
    <w:rPr>
      <w:b/>
      <w:caps/>
      <w:sz w:val="24"/>
    </w:rPr>
  </w:style>
  <w:style w:type="character" w:styleId="FootnoteReference">
    <w:name w:val="footnote reference"/>
    <w:basedOn w:val="DefaultParagraphFont"/>
    <w:semiHidden/>
    <w:rsid w:val="00B261FD"/>
    <w:rPr>
      <w:vertAlign w:val="superscript"/>
    </w:rPr>
  </w:style>
  <w:style w:type="character" w:customStyle="1" w:styleId="Heading1Char">
    <w:name w:val="Heading 1 Char"/>
    <w:aliases w:val="heading 1 Char,HeadA Char,h1 Char"/>
    <w:link w:val="Heading1"/>
    <w:rsid w:val="00F74296"/>
    <w:rPr>
      <w:rFonts w:ascii="Times" w:hAnsi="Times"/>
      <w:b/>
      <w:color w:val="FF0000"/>
      <w:sz w:val="36"/>
    </w:rPr>
  </w:style>
  <w:style w:type="character" w:customStyle="1" w:styleId="CodeChar">
    <w:name w:val="Code Char"/>
    <w:aliases w:val="x Char,c Char"/>
    <w:link w:val="Code"/>
    <w:rsid w:val="006A277C"/>
    <w:rPr>
      <w:rFonts w:ascii="Courier New" w:hAnsi="Courier New"/>
      <w:color w:val="008000"/>
      <w:spacing w:val="-10"/>
      <w:sz w:val="18"/>
    </w:rPr>
  </w:style>
  <w:style w:type="character" w:customStyle="1" w:styleId="ExampleTitleChar">
    <w:name w:val="ExampleTitle Char"/>
    <w:aliases w:val="xt Char"/>
    <w:link w:val="ExampleTitle"/>
    <w:rsid w:val="006A277C"/>
    <w:rPr>
      <w:rFonts w:ascii="Times" w:hAnsi="Times"/>
      <w:i/>
      <w:color w:val="008000"/>
    </w:rPr>
  </w:style>
  <w:style w:type="character" w:customStyle="1" w:styleId="normal1">
    <w:name w:val="normal1"/>
    <w:rsid w:val="003E2F37"/>
    <w:rPr>
      <w:rFonts w:ascii="Arial" w:hAnsi="Arial" w:cs="Arial" w:hint="default"/>
      <w:b w:val="0"/>
      <w:bCs w:val="0"/>
      <w:sz w:val="18"/>
      <w:szCs w:val="18"/>
    </w:rPr>
  </w:style>
  <w:style w:type="character" w:styleId="CommentReference">
    <w:name w:val="annotation reference"/>
    <w:semiHidden/>
    <w:rsid w:val="001C738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C7381"/>
  </w:style>
  <w:style w:type="paragraph" w:styleId="CommentSubject">
    <w:name w:val="annotation subject"/>
    <w:basedOn w:val="CommentText"/>
    <w:next w:val="CommentText"/>
    <w:semiHidden/>
    <w:rsid w:val="001C7381"/>
    <w:rPr>
      <w:b/>
      <w:bCs/>
    </w:rPr>
  </w:style>
  <w:style w:type="paragraph" w:styleId="BalloonText">
    <w:name w:val="Balloon Text"/>
    <w:basedOn w:val="Normal"/>
    <w:semiHidden/>
    <w:rsid w:val="001C7381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 Char"/>
    <w:link w:val="BodyText"/>
    <w:rsid w:val="00A54E41"/>
    <w:rPr>
      <w:rFonts w:ascii="Times" w:hAnsi="Times"/>
      <w:color w:val="000000"/>
      <w:lang w:val="en-US" w:eastAsia="en-US" w:bidi="ar-SA"/>
    </w:rPr>
  </w:style>
  <w:style w:type="character" w:customStyle="1" w:styleId="SidebarBodyChar">
    <w:name w:val="SidebarBody Char"/>
    <w:aliases w:val="yb Char"/>
    <w:link w:val="SidebarBody"/>
    <w:rsid w:val="00A54E41"/>
    <w:rPr>
      <w:rFonts w:ascii="Times" w:hAnsi="Times"/>
      <w:color w:val="008080"/>
    </w:rPr>
  </w:style>
  <w:style w:type="character" w:customStyle="1" w:styleId="SidebarCodeChar">
    <w:name w:val="SidebarCode Char"/>
    <w:aliases w:val="yc Char"/>
    <w:link w:val="SidebarCode"/>
    <w:rsid w:val="00A54E41"/>
    <w:rPr>
      <w:rFonts w:ascii="Courier" w:hAnsi="Courier"/>
      <w:color w:val="008080"/>
      <w:sz w:val="18"/>
    </w:rPr>
  </w:style>
  <w:style w:type="table" w:styleId="TableGrid">
    <w:name w:val="Table Grid"/>
    <w:basedOn w:val="TableNormal"/>
    <w:rsid w:val="00FA0B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Caption">
    <w:name w:val="Figure Caption"/>
    <w:basedOn w:val="Normal"/>
    <w:link w:val="FigureCaptionChar"/>
    <w:rsid w:val="00CC55A8"/>
    <w:rPr>
      <w:color w:val="0000FF"/>
    </w:rPr>
  </w:style>
  <w:style w:type="character" w:customStyle="1" w:styleId="FigureCaptionChar">
    <w:name w:val="Figure Caption Char"/>
    <w:link w:val="FigureCaption"/>
    <w:rsid w:val="00CC55A8"/>
    <w:rPr>
      <w:rFonts w:ascii="Times" w:hAnsi="Times"/>
      <w:color w:val="0000FF"/>
      <w:lang w:val="en-US" w:eastAsia="en-US" w:bidi="ar-SA"/>
    </w:rPr>
  </w:style>
  <w:style w:type="paragraph" w:customStyle="1" w:styleId="NumberedBodyText">
    <w:name w:val="Numbered Body Text"/>
    <w:basedOn w:val="BodyText"/>
    <w:rsid w:val="00CC55A8"/>
    <w:pPr>
      <w:numPr>
        <w:numId w:val="11"/>
      </w:numPr>
      <w:spacing w:line="240" w:lineRule="atLeast"/>
      <w:ind w:right="4680"/>
    </w:pPr>
  </w:style>
  <w:style w:type="character" w:customStyle="1" w:styleId="onlineitem">
    <w:name w:val="online item"/>
    <w:aliases w:val="fiy"/>
    <w:basedOn w:val="DefaultParagraphFont"/>
    <w:rsid w:val="00B261FD"/>
    <w:rPr>
      <w:rFonts w:ascii="Times" w:hAnsi="Times"/>
      <w:i/>
      <w:noProof/>
      <w:color w:val="FF0000"/>
    </w:rPr>
  </w:style>
  <w:style w:type="character" w:customStyle="1" w:styleId="subscript0">
    <w:name w:val="subscript"/>
    <w:basedOn w:val="DefaultParagraphFont"/>
    <w:rsid w:val="00B261FD"/>
    <w:rPr>
      <w:rFonts w:ascii="Times" w:hAnsi="Times"/>
      <w:noProof/>
      <w:color w:val="FF0000"/>
      <w:position w:val="-6"/>
      <w:sz w:val="20"/>
    </w:rPr>
  </w:style>
  <w:style w:type="character" w:customStyle="1" w:styleId="superscript0">
    <w:name w:val="superscript"/>
    <w:basedOn w:val="DefaultParagraphFont"/>
    <w:rsid w:val="00B261FD"/>
    <w:rPr>
      <w:noProof/>
      <w:color w:val="FF0000"/>
      <w:position w:val="6"/>
    </w:rPr>
  </w:style>
  <w:style w:type="character" w:customStyle="1" w:styleId="CommentChar">
    <w:name w:val="Comment Char"/>
    <w:aliases w:val="z Char"/>
    <w:link w:val="Comment"/>
    <w:rsid w:val="00E33024"/>
    <w:rPr>
      <w:rFonts w:ascii="Times" w:hAnsi="Times"/>
      <w:color w:val="0000FF"/>
      <w:u w:val="single"/>
    </w:rPr>
  </w:style>
  <w:style w:type="character" w:customStyle="1" w:styleId="CommentTextChar">
    <w:name w:val="Comment Text Char"/>
    <w:link w:val="CommentText"/>
    <w:semiHidden/>
    <w:locked/>
    <w:rsid w:val="00D44EB5"/>
    <w:rPr>
      <w:rFonts w:ascii="Times" w:hAnsi="Times"/>
      <w:color w:val="000000"/>
      <w:lang w:val="en-US" w:eastAsia="en-US" w:bidi="ar-SA"/>
    </w:rPr>
  </w:style>
  <w:style w:type="character" w:customStyle="1" w:styleId="ListBulletChar">
    <w:name w:val="ListBullet Char"/>
    <w:aliases w:val="lb Char"/>
    <w:link w:val="ListBullet0"/>
    <w:rsid w:val="003B6D75"/>
    <w:rPr>
      <w:rFonts w:ascii="Times" w:hAnsi="Times"/>
      <w:color w:val="800000"/>
    </w:rPr>
  </w:style>
  <w:style w:type="paragraph" w:styleId="NormalWeb">
    <w:name w:val="Normal (Web)"/>
    <w:basedOn w:val="Normal"/>
    <w:rsid w:val="00280C68"/>
    <w:pPr>
      <w:spacing w:before="100" w:beforeAutospacing="1" w:after="100" w:afterAutospacing="1" w:line="240" w:lineRule="auto"/>
      <w:jc w:val="left"/>
    </w:pPr>
    <w:rPr>
      <w:rFonts w:ascii="Arial" w:hAnsi="Arial" w:cs="Arial"/>
      <w:color w:val="auto"/>
      <w:sz w:val="18"/>
      <w:szCs w:val="18"/>
    </w:rPr>
  </w:style>
  <w:style w:type="character" w:customStyle="1" w:styleId="nowrap1">
    <w:name w:val="nowrap1"/>
    <w:basedOn w:val="DefaultParagraphFont"/>
    <w:rsid w:val="00A83EB1"/>
  </w:style>
  <w:style w:type="character" w:customStyle="1" w:styleId="sortkey3">
    <w:name w:val="sortkey3"/>
    <w:basedOn w:val="DefaultParagraphFont"/>
    <w:rsid w:val="00A83EB1"/>
  </w:style>
  <w:style w:type="character" w:customStyle="1" w:styleId="FigureTitleChar">
    <w:name w:val="FigureTitle Char"/>
    <w:aliases w:val="gt Char"/>
    <w:link w:val="FigureTitle"/>
    <w:rsid w:val="009278BE"/>
    <w:rPr>
      <w:rFonts w:ascii="Times" w:hAnsi="Times"/>
      <w:i/>
      <w:color w:val="800000"/>
    </w:rPr>
  </w:style>
  <w:style w:type="character" w:customStyle="1" w:styleId="TableTitleChar">
    <w:name w:val="TableTitle Char"/>
    <w:aliases w:val="tt Char"/>
    <w:link w:val="TableTitle"/>
    <w:rsid w:val="009278BE"/>
    <w:rPr>
      <w:rFonts w:ascii="Times" w:hAnsi="Times"/>
      <w:i/>
      <w:color w:val="000080"/>
    </w:rPr>
  </w:style>
  <w:style w:type="character" w:customStyle="1" w:styleId="UnresolvedMention1">
    <w:name w:val="Unresolved Mention1"/>
    <w:uiPriority w:val="99"/>
    <w:semiHidden/>
    <w:unhideWhenUsed/>
    <w:rsid w:val="007037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F485C"/>
    <w:rPr>
      <w:rFonts w:ascii="Times" w:hAnsi="Times"/>
      <w:color w:val="000000"/>
    </w:rPr>
  </w:style>
  <w:style w:type="character" w:styleId="PlaceholderText">
    <w:name w:val="Placeholder Text"/>
    <w:basedOn w:val="DefaultParagraphFont"/>
    <w:uiPriority w:val="99"/>
    <w:semiHidden/>
    <w:rsid w:val="001E4435"/>
    <w:rPr>
      <w:color w:val="80808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E45E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55F2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E650D2"/>
    <w:rPr>
      <w:rFonts w:ascii="Times" w:hAnsi="Times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6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81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2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5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82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5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8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2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88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6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1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1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1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3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18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34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5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27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3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3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48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13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75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35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2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1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9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0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75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3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22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9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8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72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29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52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2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00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4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6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4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8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68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1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32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7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41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16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7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04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7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1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4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8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95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90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3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3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42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28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57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7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2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3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44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19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35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5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17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6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5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77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1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41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52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4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4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09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6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84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58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76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95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0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6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3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9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7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8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85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1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19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0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5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8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6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6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25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07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13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6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09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4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9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0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55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9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6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7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56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85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9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85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20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85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6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95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6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92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59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3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33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54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975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05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9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53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0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89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75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799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01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29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82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4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8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8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13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1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1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9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96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1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310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8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5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52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52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7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1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9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3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7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1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38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6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51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30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0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36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87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9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32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5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74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64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7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2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94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2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0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0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64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8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8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80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3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30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5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4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5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0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55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83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6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0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1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5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8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9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23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35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94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8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0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1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8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94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21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8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53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89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1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1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3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4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5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15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8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5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1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77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8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1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1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40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22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8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5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290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8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09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5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67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45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9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70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89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2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0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8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1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7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5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7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7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70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8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4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8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29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86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25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8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51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4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45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43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06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8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61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55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2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9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7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6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9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60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0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613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4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9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0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16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94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84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7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7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74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9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1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34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12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46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6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10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4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0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5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59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68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9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1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6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533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49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052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77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2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93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36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77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8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7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24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23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0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8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9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176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7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05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84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2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51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9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8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21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95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3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4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48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14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12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8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8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12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2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1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5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5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53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0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35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00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7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6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9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1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06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03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835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36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95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51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0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7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0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77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1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2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91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00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08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2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59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66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2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2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5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77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64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3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2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9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255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1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7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96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75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0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9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3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6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06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1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8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8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1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14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0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1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68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37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7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79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16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59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4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7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9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57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3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11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9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4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3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0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7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6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5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7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8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0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7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16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1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87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1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29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10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8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33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7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6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7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3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4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2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9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4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5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3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4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8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49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18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70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64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93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537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400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43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0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7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55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6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7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6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8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59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7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18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1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82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9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1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53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93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85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3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4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2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0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3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8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71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60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99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9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1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1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4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821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2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62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91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0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5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9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8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75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8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59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43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928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9091">
          <w:marLeft w:val="0"/>
          <w:marRight w:val="0"/>
          <w:marTop w:val="100"/>
          <w:marBottom w:val="100"/>
          <w:divBdr>
            <w:top w:val="single" w:sz="4" w:space="1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2746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38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6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3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4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74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4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23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3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80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22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882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6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0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2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03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9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8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86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1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5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4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69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6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5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5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80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3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4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0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8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600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88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18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66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5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03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3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9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28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9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7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02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50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1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09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8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14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96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76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49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1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00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9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6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5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8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1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97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97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79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6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8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21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5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5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2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15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70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0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06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0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6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88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6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2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18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4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99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86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3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62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10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5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4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57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59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50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7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17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7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10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92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31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8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1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47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82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86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6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0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56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09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0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04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79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97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37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7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45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20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4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8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8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69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23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1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93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25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659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0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3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3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3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08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11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33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39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7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3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8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80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25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6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6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7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0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9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94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17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1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09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73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58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99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70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0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66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8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83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8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74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2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7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01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2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16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85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4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1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9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4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2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8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5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50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1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1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2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1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1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4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97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3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83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8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7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2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06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1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1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4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14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7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05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7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5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87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0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84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01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4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2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0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8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8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7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799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8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4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95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3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8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9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46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9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3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2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51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5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8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95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03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05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5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18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77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93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14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84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6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5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9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7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0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674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986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3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4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94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02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0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2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4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45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4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5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35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49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0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5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6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17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24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52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6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9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47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24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75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7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1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69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34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0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36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3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79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5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55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2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08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32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53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8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8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39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7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42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92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81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2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2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7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66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6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8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6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14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19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88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2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79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66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89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5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81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6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11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10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7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8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5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75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72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5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8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0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8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81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4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45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25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40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342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3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1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6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7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2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257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13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303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34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65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7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7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92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8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64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5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0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19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3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6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8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08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15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40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7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0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0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4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2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50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79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83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8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233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06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9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216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7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5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4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2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0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8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6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3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6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5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8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1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5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1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61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4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7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56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654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27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3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24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23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63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2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08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07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0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9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11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9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93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8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56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81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39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1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7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9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36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8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79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7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22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31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5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807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924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5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146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38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54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0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2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13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2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8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87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21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57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66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1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43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12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52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1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053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1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06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1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3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0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99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186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52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1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9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7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7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5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7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7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9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59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49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7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3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86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9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4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42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3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5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43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159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6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5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03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2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7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42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46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89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8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8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62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1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2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3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6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63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61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4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6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00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6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4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2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7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2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73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961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40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2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8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15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6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94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3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56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7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1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96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629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62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1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882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4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3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9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01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11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520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92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4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3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86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15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0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84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71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9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824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8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6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0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1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01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7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57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3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35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87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3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0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9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5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35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7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78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1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2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24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18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3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25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233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95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62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0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81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9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6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3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8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93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94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8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16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0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53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0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902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59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7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62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92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0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8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3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8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9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1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82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16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89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770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9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66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1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23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2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6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8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4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04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1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8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45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12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0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65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15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3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5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7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03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71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9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62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28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443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08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9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6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8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56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1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95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5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9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0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95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6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4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8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5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9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6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36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5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8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59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1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2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8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33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43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10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30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8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8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744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8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9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47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327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5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9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2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7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75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27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7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158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3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42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6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6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25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9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98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007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25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0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76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8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1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592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3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0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9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66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17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8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3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5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6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93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0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49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04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97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27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0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3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6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3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915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06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33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2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07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7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0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5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9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11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2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116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19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6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25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76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7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7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6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26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91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33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21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43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0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1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54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0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53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57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2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4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09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9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56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8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22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78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4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87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32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95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83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1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76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0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5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5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94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52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5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5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55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594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9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7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2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1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3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64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02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0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6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42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9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6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54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3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40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10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0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5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18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15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4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36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4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5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04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9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0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86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85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3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9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0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9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1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6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35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75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5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29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6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22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9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27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92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99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0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51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44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2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97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2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63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56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19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28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62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27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30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3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2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6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5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59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43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23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9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6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75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3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1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76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56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2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3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0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3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69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9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5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1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49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5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8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1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24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7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37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6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44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5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02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3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23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5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02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1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6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9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81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00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25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1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2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34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22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14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74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01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48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0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0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2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13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87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5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7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9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7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1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01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8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97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20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22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13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44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6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01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79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5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79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99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8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5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01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714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5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0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8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97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2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57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6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1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7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8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7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0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3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0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332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54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6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56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89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4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9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9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0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1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9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4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89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55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2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7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1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22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00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1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23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7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5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82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35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11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43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744760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03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9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71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69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6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3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7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9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5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733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31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8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2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05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96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82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1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5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62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9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0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3842079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9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8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4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0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62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89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5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1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27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01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66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1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1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42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6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3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1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05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376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24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9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15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777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5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4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91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2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83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3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54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59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65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39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99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7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83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02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2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7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4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88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86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6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94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8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0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5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33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30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78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8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0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35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5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9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26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8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25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91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5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69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386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40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31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80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007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8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56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0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9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10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1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96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0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47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1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7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59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2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0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03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4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7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83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49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88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0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5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89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76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62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6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03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14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0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7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0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8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1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5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7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16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08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9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79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89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28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2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6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915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06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39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93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1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0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4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87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82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7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4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42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5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01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42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2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93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61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7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0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73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7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515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11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3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3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36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21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7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1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40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8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4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9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3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58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34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70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8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7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74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0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54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1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7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93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8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74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31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20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86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5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69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2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76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58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5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5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8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90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4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13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0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8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8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03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395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8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27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7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2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6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7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03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93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1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25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8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1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4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2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9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98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8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3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2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9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68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2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05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5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1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84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53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12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63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61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50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62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04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65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05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06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62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02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79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0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84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46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0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2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79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1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50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7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99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3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8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41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5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5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46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7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76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3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13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94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2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38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88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64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4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7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1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09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1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5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70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4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24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953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86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32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29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13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84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7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2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1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5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1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1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8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44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2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3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4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8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68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12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2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4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6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59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74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40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82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56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2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8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8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16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51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6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9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4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9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24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7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74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526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2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12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055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4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5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8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1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7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1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63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06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0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78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1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1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8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9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10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83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63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5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6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04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8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09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4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02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568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14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28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46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14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4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05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9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3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54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1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8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6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13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30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15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6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99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1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7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19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55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8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281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4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90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5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1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25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860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562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58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2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7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3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08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0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35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2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64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9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12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5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8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1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59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1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1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34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83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7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10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33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4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5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93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2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70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5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19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497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1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0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9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1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4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47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814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6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0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13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319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325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2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1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5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43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13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33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9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8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81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5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31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26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02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17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71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14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9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016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49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1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80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5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764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7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65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57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55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1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40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6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84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92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6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2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22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98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6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4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32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15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27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59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3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63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5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75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2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3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34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4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1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8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8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05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8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5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4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76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6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1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45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3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5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41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77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97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2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66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1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1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4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7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9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29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02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1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49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6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8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77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9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3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1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0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6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7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75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1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07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4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8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87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7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0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0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6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08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63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2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4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6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99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31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60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66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0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7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4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20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69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4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0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6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73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91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69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72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18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95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04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3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679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4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6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46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240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7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15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02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61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35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531092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29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6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7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6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2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23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00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325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4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3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52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1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57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3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1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0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9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47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5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7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34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0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26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2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75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92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3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3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14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20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6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73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5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61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59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46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59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50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21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5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7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5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72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5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6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27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69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86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1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99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20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2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9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8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1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0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3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3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5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4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1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40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84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7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08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88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82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8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2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21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4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82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4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45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85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1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6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74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46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4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73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82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7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9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1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1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33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5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96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2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16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82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60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031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93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2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5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26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66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44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88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8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24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9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3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44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61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8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4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2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7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67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5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53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6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1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52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35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9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43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91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1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6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8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68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41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8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76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8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25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47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73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25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24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0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87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89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34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70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699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405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82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5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6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92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8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49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26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2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28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9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01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06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29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6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8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74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31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7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93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3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2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6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2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9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3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35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2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8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7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16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18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5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71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32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1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8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9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70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9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65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2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02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83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60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93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4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1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4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1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1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82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6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58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00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4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92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4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5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25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9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0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6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73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1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646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1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3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1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8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6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4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73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5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584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9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74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82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28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8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442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169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6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4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9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05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8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44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8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0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0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3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2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7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8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1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26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88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80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56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49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44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73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2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1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4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2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0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87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07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6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9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1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64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8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35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4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1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15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1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0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87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9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3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3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2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5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51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36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1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182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71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7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150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93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04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1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7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3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05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13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2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9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0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5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06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3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34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9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3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0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43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0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14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87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46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85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065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86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27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7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6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86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7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17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3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25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8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9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65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2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4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97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91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64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5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7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5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6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70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47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5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52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5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78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89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7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95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57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6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0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0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03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9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43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71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5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4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39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504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67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4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17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63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61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90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20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1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8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3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70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57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10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2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8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67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87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58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761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50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16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15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4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7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0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5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1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0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347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12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6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94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48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86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5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0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14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5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56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6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2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7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43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8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17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29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9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1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3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5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2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78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09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315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3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62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344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28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1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3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8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2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16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8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1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03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6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42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8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68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3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4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5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3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79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6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6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3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76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0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41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5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0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1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152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3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4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06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3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99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3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41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52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10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073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8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15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8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03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27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30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77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5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23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0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13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90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42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73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0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3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952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94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9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7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2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00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72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9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8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95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6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1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9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38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36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04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260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47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11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5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2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95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7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41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75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00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304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6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10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1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88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0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4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50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3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57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7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63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440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1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47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1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4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53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7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9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99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32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0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55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20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2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91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6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9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18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17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2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0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975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89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2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64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1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2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8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1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2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72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6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1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85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2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3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01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2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52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10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25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54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1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5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7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052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87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7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0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49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32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132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7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6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8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4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75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3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4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8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36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0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68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2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16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16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18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2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7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3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9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23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23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46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2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4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83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83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8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13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2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48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1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47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1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48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23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43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36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5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1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37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70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1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42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9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17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56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94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05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94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46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3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4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9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6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94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79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31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04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0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22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3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79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4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70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25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63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67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3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4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15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06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3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0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3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38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40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08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53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0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2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47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60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99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07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59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67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1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06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1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1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00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16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8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5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8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34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8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4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1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21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3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0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6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87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4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0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049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42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6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9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8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04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7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3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02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5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0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4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1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8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59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9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19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9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5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79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7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4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06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0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33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5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43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93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37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7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5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1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8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39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87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48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83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7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8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5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423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2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02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4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6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0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0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0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6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37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71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659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9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9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3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4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5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3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9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9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1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4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96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7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3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32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0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75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2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0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1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27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2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9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0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1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2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15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80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3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4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9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79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7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98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9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13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30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60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98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2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35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44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22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02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40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1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46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89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4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91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7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5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1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1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76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9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5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3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30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96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2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83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15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435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9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85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0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1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1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11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37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46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31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62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16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8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060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6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42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4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3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07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3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9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24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7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9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21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0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5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9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31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619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93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881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1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0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03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43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7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6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0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2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00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7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17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60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471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34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2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63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01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9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51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6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7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6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2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66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06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96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5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6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63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5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26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9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8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8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52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8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1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26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0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22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4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9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025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7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0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91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86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942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3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1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1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02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26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90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790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62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50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40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8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58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6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47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72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92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1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48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15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8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38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5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975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53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6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79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0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25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45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70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9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45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2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01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1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1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4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1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175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4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5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66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51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4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82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52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2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4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86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0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93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88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74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8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68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01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73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07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50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84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6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05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06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88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3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3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1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1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4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97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0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1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89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33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7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7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74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51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6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5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459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91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6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8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84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0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1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9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79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6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2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3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12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38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6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3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4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3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9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38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2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76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75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692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8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6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9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44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4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7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66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841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32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64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46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78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89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9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13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15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7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56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0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1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44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5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1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9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454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2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45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35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2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43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28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27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44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6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7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8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42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12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16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94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19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0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9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5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7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4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42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5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98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0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00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51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99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35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2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86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63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30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40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09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5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0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44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39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17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53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72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16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7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83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21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73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1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40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3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4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45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0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33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186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21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8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2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23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6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2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2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7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90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12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3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25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3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20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86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03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4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5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12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38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4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1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2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51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83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70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30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5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2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5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97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2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7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18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47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7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04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38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4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0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7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8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1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1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53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5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5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28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5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67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67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9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5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09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0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65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78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7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20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73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76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239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3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5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61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61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1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30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4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6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9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2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596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30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96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48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25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4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5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023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10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5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2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05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34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8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5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5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8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3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7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4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4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7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1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6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20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84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7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9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2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42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00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579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0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37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2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1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16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16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97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21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4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09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3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2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42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29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1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76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6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435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564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22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39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03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48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0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7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22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620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71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9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2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46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94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0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8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6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7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73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6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53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343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5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7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6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7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0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8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889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0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3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0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77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1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6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3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0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33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7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0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8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0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47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8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5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20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640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35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73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7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65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8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4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9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4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92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16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3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102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0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45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2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8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65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19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0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09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2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3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0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125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5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6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46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44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3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025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01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06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0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36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7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0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3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504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5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56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9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085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44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00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0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79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9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72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99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9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8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71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32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77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8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7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2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0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10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6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37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4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8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05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11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3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1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8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3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52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88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31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35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14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27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315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30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0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5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16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3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7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5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2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94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9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6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4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6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0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14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0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2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476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03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53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3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1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8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20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17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1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7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00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57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8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1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50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75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76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07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43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27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19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57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0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21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0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47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99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78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70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9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9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5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2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65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7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6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28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7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8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9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7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90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27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64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7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8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4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1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908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98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6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41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26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55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7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5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09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62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16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06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4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81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9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97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57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14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04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76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1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17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1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9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371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9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6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76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49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3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90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1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87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4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6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0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8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20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8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10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9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4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8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1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7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36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2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2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2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502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26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21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4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3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85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64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77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7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8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1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5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66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69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79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9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4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6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22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81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63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0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39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9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5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35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7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3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280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62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31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1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1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4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18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74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7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19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0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0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6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19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26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08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0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75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7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66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6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22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5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4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5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4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45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5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05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38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66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7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7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2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36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09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17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56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3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7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8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5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4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15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2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67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0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89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5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5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5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7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58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5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9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66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16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17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4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43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1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3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0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98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6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05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66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9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57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7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5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5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98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60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89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6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50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7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73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8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696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745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4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04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9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02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27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84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1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96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6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92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5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93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0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8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491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7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1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8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981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62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6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62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92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0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326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9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9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05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2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2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56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1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71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754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47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0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1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1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2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1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2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5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3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86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3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85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3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64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1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04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7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7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4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48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9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33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2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4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5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2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61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7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1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56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00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87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9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22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5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2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18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0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8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819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15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0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07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84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04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33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6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1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14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8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50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47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2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59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63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570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36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36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59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3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6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2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93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26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9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3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0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5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9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92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44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85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92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1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02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81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53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6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79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13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0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3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40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8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2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0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99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3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84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6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003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5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0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3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7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75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06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33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6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94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48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46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28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8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0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58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91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82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05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22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39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6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8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9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19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84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0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7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3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88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6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3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817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79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2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68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74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38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33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913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47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70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6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75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0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43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85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381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1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47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77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86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83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9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51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8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8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4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9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1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17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31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12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82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0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89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6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48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8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25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3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59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1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95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55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75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1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45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4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44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4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106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6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0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78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1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3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3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92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5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3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63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3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3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7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9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5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7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17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7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9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5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9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98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35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80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74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2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2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89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29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76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8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62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4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9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69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66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0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8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2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28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73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16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6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05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42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92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04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2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7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7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70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3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72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32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75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22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22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7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1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03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95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0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60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000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2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74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95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4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1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34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85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7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72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5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73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43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890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1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5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46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2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7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973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41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0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63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25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12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19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7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3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0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0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95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9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49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04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45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9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37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3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3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03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724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48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5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28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57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9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2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73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6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65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52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90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0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2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234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68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5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9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16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6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52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730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9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7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0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2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0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1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65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98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43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7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5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74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74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341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77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93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03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29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4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4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37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64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07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35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1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4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9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46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60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07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92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1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7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5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6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0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45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02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9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68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24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63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8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1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8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07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2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5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8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8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78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05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6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46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6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63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24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20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4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435072">
      <w:bodyDiv w:val="1"/>
      <w:marLeft w:val="63"/>
      <w:marRight w:val="63"/>
      <w:marTop w:val="63"/>
      <w:marBottom w:val="63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49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6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2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35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41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81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93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95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03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8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34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78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8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27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45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5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987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295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19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31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37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8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46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10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08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35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51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9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5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5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40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1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6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58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4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2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2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4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2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93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7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0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17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2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49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05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93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2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0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04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5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9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2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19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40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03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744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73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31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2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5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98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82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1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5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38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3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69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9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2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06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9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27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07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13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5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92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7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69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1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8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8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85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2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0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61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96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26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5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79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9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1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31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0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95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73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16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0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21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3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58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2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6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09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01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35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4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09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26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8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48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93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8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41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71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3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9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16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5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1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1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6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0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95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00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3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0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05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2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940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76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7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64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64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8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0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55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79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3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67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12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82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39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18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69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0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2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9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05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67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40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2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6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03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0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45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2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46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9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6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1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2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9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25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04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13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52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5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4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79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5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3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2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72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8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2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4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34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2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9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42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05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58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16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076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4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04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789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9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1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39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5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34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3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8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132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90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2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44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84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72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22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80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9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7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7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49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87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40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16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1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62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7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33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78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84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4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64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84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6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46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64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54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82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19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9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98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9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44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26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119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2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12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6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89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92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2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4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1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2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961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14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66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39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30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5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0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48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9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74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8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61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3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6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78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23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7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99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3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0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15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24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1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5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4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93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5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3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26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9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0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83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484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75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39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60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38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48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724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7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44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70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8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23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0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2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64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97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1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3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8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27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6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2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81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7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9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41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0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6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9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72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76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47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8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17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8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36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63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86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72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7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7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28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27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6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1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7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4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94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1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52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1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64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8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52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70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0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26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882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5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30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4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8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27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0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2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8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22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55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7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72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51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1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0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0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0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42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94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86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07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34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0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9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82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57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7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57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6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5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21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2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0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9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14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53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3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2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901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46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2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9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56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67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7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83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5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1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0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14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2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0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1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8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5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0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83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7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16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5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5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51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37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98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74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9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3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55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0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72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7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70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8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95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85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66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8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9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10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3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27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63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12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99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3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4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6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83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0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46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81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0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09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0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97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09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8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1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398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04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1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25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01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5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9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42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68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6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36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1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23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17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8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00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1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61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64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36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0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2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9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6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86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11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4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50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9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85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5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57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9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42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98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59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62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11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6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29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35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72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532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1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6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4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6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60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8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403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84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48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6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104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03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05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My%20Documents\O'Reilly%20Template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3B9A6C-B315-4139-9B81-1FD7A900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O'Reilly Template2.dot</Template>
  <TotalTime>3541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IDesign Method Book</vt:lpstr>
    </vt:vector>
  </TitlesOfParts>
  <Company>IDesign Inc.</Company>
  <LinksUpToDate>false</LinksUpToDate>
  <CharactersWithSpaces>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IDesign Method Book</dc:title>
  <dc:creator>Juval Lowy</dc:creator>
  <cp:lastModifiedBy>Juval Lowy</cp:lastModifiedBy>
  <cp:revision>331</cp:revision>
  <cp:lastPrinted>2019-10-31T03:07:00Z</cp:lastPrinted>
  <dcterms:created xsi:type="dcterms:W3CDTF">2019-04-06T16:50:00Z</dcterms:created>
  <dcterms:modified xsi:type="dcterms:W3CDTF">2019-10-31T03:07:00Z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bSpaces">
    <vt:i4>4</vt:i4>
  </property>
  <property fmtid="{D5CDD505-2E9C-101B-9397-08002B2CF9AE}" pid="3" name="InsertFilenameNotFigure">
    <vt:bool>false</vt:bool>
  </property>
  <property fmtid="{D5CDD505-2E9C-101B-9397-08002B2CF9AE}" pid="4" name="MaxCodeLineLength">
    <vt:i4>85</vt:i4>
  </property>
  <property fmtid="{D5CDD505-2E9C-101B-9397-08002B2CF9AE}" pid="5" name="ListAllDocumentStyles">
    <vt:bool>false</vt:bool>
  </property>
  <property fmtid="{D5CDD505-2E9C-101B-9397-08002B2CF9AE}" pid="6" name="BookSeries">
    <vt:lpwstr>Main</vt:lpwstr>
  </property>
  <property fmtid="{D5CDD505-2E9C-101B-9397-08002B2CF9AE}" pid="7" name="Review Notes">
    <vt:lpwstr>Test</vt:lpwstr>
  </property>
  <property fmtid="{D5CDD505-2E9C-101B-9397-08002B2CF9AE}" pid="8" name="Reviewed by">
    <vt:lpwstr>Juval</vt:lpwstr>
  </property>
  <property fmtid="{D5CDD505-2E9C-101B-9397-08002B2CF9AE}" pid="9" name="_NewReviewCycle">
    <vt:lpwstr/>
  </property>
</Properties>
</file>